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3471C" w14:textId="77777777" w:rsidR="009736C5" w:rsidRDefault="009736C5" w:rsidP="00EC1B70">
      <w:pPr>
        <w:ind w:left="1068"/>
        <w:jc w:val="both"/>
        <w:rPr>
          <w:rFonts w:asciiTheme="minorHAnsi" w:hAnsiTheme="minorHAnsi" w:cstheme="minorHAnsi"/>
          <w:sz w:val="20"/>
          <w:szCs w:val="20"/>
        </w:rPr>
      </w:pPr>
    </w:p>
    <w:p w14:paraId="4406D221" w14:textId="7A96783C" w:rsidR="00553B59" w:rsidRPr="003803D4" w:rsidRDefault="006076BE" w:rsidP="00EC1B70">
      <w:pPr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3803D4">
        <w:rPr>
          <w:rFonts w:asciiTheme="minorHAnsi" w:hAnsiTheme="minorHAnsi" w:cstheme="minorHAnsi"/>
          <w:sz w:val="20"/>
          <w:szCs w:val="20"/>
        </w:rPr>
        <w:t>Załącznik nr 1 do zapytania nr</w:t>
      </w:r>
      <w:r w:rsidRPr="003803D4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6D163C">
        <w:rPr>
          <w:rFonts w:asciiTheme="minorHAnsi" w:hAnsiTheme="minorHAnsi" w:cstheme="minorHAnsi"/>
          <w:sz w:val="20"/>
          <w:szCs w:val="20"/>
        </w:rPr>
        <w:t>1</w:t>
      </w:r>
      <w:r w:rsidR="00553B59" w:rsidRPr="003803D4">
        <w:rPr>
          <w:rFonts w:asciiTheme="minorHAnsi" w:hAnsiTheme="minorHAnsi" w:cstheme="minorHAnsi"/>
          <w:sz w:val="20"/>
          <w:szCs w:val="20"/>
        </w:rPr>
        <w:t>/202</w:t>
      </w:r>
      <w:r w:rsidR="006D163C">
        <w:rPr>
          <w:rFonts w:asciiTheme="minorHAnsi" w:hAnsiTheme="minorHAnsi" w:cstheme="minorHAnsi"/>
          <w:sz w:val="20"/>
          <w:szCs w:val="20"/>
        </w:rPr>
        <w:t>6</w:t>
      </w:r>
      <w:r w:rsidR="00C172FA">
        <w:rPr>
          <w:rFonts w:asciiTheme="minorHAnsi" w:hAnsiTheme="minorHAnsi" w:cstheme="minorHAnsi"/>
          <w:sz w:val="20"/>
          <w:szCs w:val="20"/>
        </w:rPr>
        <w:t>/ZZP</w:t>
      </w:r>
    </w:p>
    <w:p w14:paraId="20AE10A0" w14:textId="77777777" w:rsidR="006721FB" w:rsidRDefault="006721FB" w:rsidP="00EC1B70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8BD3FBF" w14:textId="613DF35D" w:rsidR="006076BE" w:rsidRPr="003803D4" w:rsidRDefault="006076BE" w:rsidP="00EC1B70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3803D4">
        <w:rPr>
          <w:rFonts w:asciiTheme="minorHAnsi" w:hAnsiTheme="minorHAnsi" w:cstheme="minorHAnsi"/>
          <w:b/>
          <w:bCs/>
          <w:sz w:val="20"/>
          <w:szCs w:val="20"/>
        </w:rPr>
        <w:t>FORMULARZ OFERTOWY</w:t>
      </w:r>
    </w:p>
    <w:p w14:paraId="50ECFCEA" w14:textId="77777777" w:rsidR="006D163C" w:rsidRPr="003803D4" w:rsidRDefault="006076BE" w:rsidP="006D163C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3803D4">
        <w:rPr>
          <w:rFonts w:asciiTheme="minorHAnsi" w:hAnsiTheme="minorHAnsi" w:cstheme="minorHAnsi"/>
          <w:b/>
          <w:bCs/>
          <w:sz w:val="20"/>
          <w:szCs w:val="20"/>
        </w:rPr>
        <w:t xml:space="preserve">do zapytania nr </w:t>
      </w:r>
      <w:r w:rsidR="006D163C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6D163C" w:rsidRPr="003803D4">
        <w:rPr>
          <w:rFonts w:asciiTheme="minorHAnsi" w:hAnsiTheme="minorHAnsi" w:cstheme="minorHAnsi"/>
          <w:b/>
          <w:bCs/>
          <w:sz w:val="20"/>
          <w:szCs w:val="20"/>
        </w:rPr>
        <w:t>/202</w:t>
      </w:r>
      <w:r w:rsidR="006D163C">
        <w:rPr>
          <w:rFonts w:asciiTheme="minorHAnsi" w:hAnsiTheme="minorHAnsi" w:cstheme="minorHAnsi"/>
          <w:b/>
          <w:bCs/>
          <w:sz w:val="20"/>
          <w:szCs w:val="20"/>
        </w:rPr>
        <w:t>6/ZZP</w:t>
      </w:r>
      <w:r w:rsidR="006D163C" w:rsidRPr="003803D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3F435ED9" w14:textId="2EAF7859" w:rsidR="006076BE" w:rsidRPr="003803D4" w:rsidRDefault="006076BE" w:rsidP="00EC1B70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69A8A38" w14:textId="77777777" w:rsidR="006076BE" w:rsidRPr="003803D4" w:rsidRDefault="006076BE" w:rsidP="00EC1B70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4BA4EEA2" w14:textId="1B2B0F4E" w:rsidR="00C172FA" w:rsidRPr="009B6A6B" w:rsidRDefault="00C172FA" w:rsidP="00EC1B70">
      <w:pPr>
        <w:jc w:val="both"/>
        <w:rPr>
          <w:b/>
          <w:bCs/>
        </w:rPr>
      </w:pPr>
      <w:bookmarkStart w:id="0" w:name="_Hlk190068099"/>
      <w:r w:rsidRPr="003803D4">
        <w:rPr>
          <w:rFonts w:asciiTheme="minorHAnsi" w:hAnsiTheme="minorHAnsi" w:cstheme="minorHAnsi"/>
          <w:sz w:val="20"/>
          <w:szCs w:val="20"/>
        </w:rPr>
        <w:t xml:space="preserve">dotyczące </w:t>
      </w:r>
      <w:r w:rsidR="00BF00AD" w:rsidRPr="000A59C6">
        <w:rPr>
          <w:rFonts w:asciiTheme="minorHAnsi" w:eastAsia="Calibri" w:hAnsiTheme="minorHAnsi" w:cstheme="minorHAnsi"/>
          <w:sz w:val="20"/>
          <w:szCs w:val="20"/>
        </w:rPr>
        <w:t>świadczeni</w:t>
      </w:r>
      <w:r w:rsidR="00BF00AD">
        <w:rPr>
          <w:rFonts w:asciiTheme="minorHAnsi" w:eastAsia="Calibri" w:hAnsiTheme="minorHAnsi" w:cstheme="minorHAnsi"/>
          <w:sz w:val="20"/>
          <w:szCs w:val="20"/>
        </w:rPr>
        <w:t>a</w:t>
      </w:r>
      <w:r w:rsidR="00BF00AD" w:rsidRPr="000A59C6">
        <w:rPr>
          <w:rFonts w:asciiTheme="minorHAnsi" w:eastAsia="Calibri" w:hAnsiTheme="minorHAnsi" w:cstheme="minorHAnsi"/>
          <w:sz w:val="20"/>
          <w:szCs w:val="20"/>
        </w:rPr>
        <w:t xml:space="preserve"> usługi transportowej na wyjazdy edukacyjne z bloku przyrodniczego</w:t>
      </w:r>
      <w:r w:rsidR="00BF00AD">
        <w:rPr>
          <w:rFonts w:asciiTheme="minorHAnsi" w:hAnsiTheme="minorHAnsi" w:cstheme="minorHAnsi"/>
          <w:sz w:val="20"/>
          <w:szCs w:val="20"/>
        </w:rPr>
        <w:t xml:space="preserve"> </w:t>
      </w:r>
      <w:r w:rsidRPr="003803D4">
        <w:rPr>
          <w:rFonts w:asciiTheme="minorHAnsi" w:hAnsiTheme="minorHAnsi" w:cstheme="minorHAnsi"/>
          <w:sz w:val="20"/>
          <w:szCs w:val="20"/>
        </w:rPr>
        <w:t xml:space="preserve">w ramach projektu  pn. </w:t>
      </w:r>
      <w:r w:rsidRPr="003803D4">
        <w:rPr>
          <w:rFonts w:asciiTheme="minorHAnsi" w:hAnsiTheme="minorHAnsi" w:cstheme="minorHAnsi"/>
          <w:b/>
          <w:bCs/>
          <w:i/>
          <w:iCs/>
          <w:sz w:val="20"/>
          <w:szCs w:val="20"/>
        </w:rPr>
        <w:t>„</w:t>
      </w:r>
      <w:r>
        <w:rPr>
          <w:rFonts w:asciiTheme="minorHAnsi" w:hAnsiTheme="minorHAnsi" w:cstheme="minorHAnsi"/>
          <w:b/>
          <w:bCs/>
          <w:i/>
          <w:iCs/>
          <w:sz w:val="20"/>
          <w:szCs w:val="20"/>
        </w:rPr>
        <w:t>Zdolni z Pomorza – Powiat Kartuski – edycja II</w:t>
      </w:r>
      <w:r w:rsidRPr="003803D4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” </w:t>
      </w:r>
      <w:r w:rsidRPr="007D6C6B">
        <w:rPr>
          <w:rFonts w:asciiTheme="minorHAnsi" w:hAnsiTheme="minorHAnsi" w:cstheme="minorHAnsi"/>
          <w:sz w:val="20"/>
          <w:szCs w:val="20"/>
        </w:rPr>
        <w:t>współfinansowanego ze środków Europejskiego Funduszu Społecznego Plus (EFS+), Priorytetu 5 Fundusze europejskie dla silnego społecznie Pomorza (EFS+), Działania 5.8. Edukacja ogólna i zawodowa w ramach programu Fundusze Europejskie dla Pomorza 2021-2027 (FEP 2021-2027)</w:t>
      </w:r>
      <w:r w:rsidR="00162665">
        <w:rPr>
          <w:rFonts w:asciiTheme="minorHAnsi" w:hAnsiTheme="minorHAnsi" w:cstheme="minorHAnsi"/>
          <w:sz w:val="20"/>
          <w:szCs w:val="20"/>
        </w:rPr>
        <w:t xml:space="preserve">. </w:t>
      </w:r>
    </w:p>
    <w:bookmarkEnd w:id="0"/>
    <w:p w14:paraId="5CAB61F6" w14:textId="77777777" w:rsidR="006076BE" w:rsidRPr="003803D4" w:rsidRDefault="006076BE" w:rsidP="00EC1B70">
      <w:pPr>
        <w:contextualSpacing/>
        <w:rPr>
          <w:rFonts w:asciiTheme="minorHAnsi" w:hAnsiTheme="minorHAnsi" w:cstheme="minorHAnsi"/>
          <w:b/>
          <w:bCs/>
          <w:sz w:val="20"/>
          <w:szCs w:val="20"/>
        </w:rPr>
      </w:pPr>
      <w:r w:rsidRPr="003803D4">
        <w:rPr>
          <w:rFonts w:asciiTheme="minorHAnsi" w:hAnsiTheme="minorHAnsi" w:cstheme="minorHAnsi"/>
          <w:b/>
          <w:bCs/>
          <w:sz w:val="20"/>
          <w:szCs w:val="20"/>
        </w:rPr>
        <w:t>Zamawiający:</w:t>
      </w:r>
    </w:p>
    <w:p w14:paraId="35DA146D" w14:textId="77777777" w:rsidR="006076BE" w:rsidRPr="003803D4" w:rsidRDefault="006076BE" w:rsidP="00EC1B70">
      <w:pPr>
        <w:contextualSpacing/>
        <w:rPr>
          <w:rFonts w:asciiTheme="minorHAnsi" w:hAnsiTheme="minorHAnsi" w:cstheme="minorHAnsi"/>
          <w:sz w:val="20"/>
          <w:szCs w:val="20"/>
        </w:rPr>
      </w:pPr>
      <w:r w:rsidRPr="003803D4">
        <w:rPr>
          <w:rFonts w:asciiTheme="minorHAnsi" w:hAnsiTheme="minorHAnsi" w:cstheme="minorHAnsi"/>
          <w:sz w:val="20"/>
          <w:szCs w:val="20"/>
        </w:rPr>
        <w:t>Powiat Kartuski</w:t>
      </w:r>
    </w:p>
    <w:p w14:paraId="0A4E6F52" w14:textId="77777777" w:rsidR="006076BE" w:rsidRPr="003803D4" w:rsidRDefault="006076BE" w:rsidP="00EC1B70">
      <w:pPr>
        <w:contextualSpacing/>
        <w:rPr>
          <w:rFonts w:asciiTheme="minorHAnsi" w:hAnsiTheme="minorHAnsi" w:cstheme="minorHAnsi"/>
          <w:bCs/>
          <w:sz w:val="20"/>
          <w:szCs w:val="20"/>
        </w:rPr>
      </w:pPr>
      <w:r w:rsidRPr="003803D4">
        <w:rPr>
          <w:rFonts w:asciiTheme="minorHAnsi" w:hAnsiTheme="minorHAnsi" w:cstheme="minorHAnsi"/>
          <w:bCs/>
          <w:sz w:val="20"/>
          <w:szCs w:val="20"/>
        </w:rPr>
        <w:t>ul. Dworcowa 1, 83-300 Kartuzy</w:t>
      </w:r>
    </w:p>
    <w:p w14:paraId="7E114878" w14:textId="77777777" w:rsidR="006076BE" w:rsidRPr="003803D4" w:rsidRDefault="006076BE" w:rsidP="00EC1B70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8161FD2" w14:textId="77777777" w:rsidR="006076BE" w:rsidRPr="003803D4" w:rsidRDefault="006076BE" w:rsidP="00EC1B70">
      <w:pPr>
        <w:pStyle w:val="Akapitzlist"/>
        <w:numPr>
          <w:ilvl w:val="0"/>
          <w:numId w:val="32"/>
        </w:numPr>
        <w:rPr>
          <w:rFonts w:asciiTheme="minorHAnsi" w:hAnsiTheme="minorHAnsi" w:cstheme="minorHAnsi"/>
          <w:sz w:val="20"/>
          <w:szCs w:val="20"/>
        </w:rPr>
      </w:pPr>
      <w:r w:rsidRPr="003803D4">
        <w:rPr>
          <w:rFonts w:asciiTheme="minorHAnsi" w:hAnsiTheme="minorHAnsi" w:cstheme="minorHAnsi"/>
          <w:sz w:val="20"/>
          <w:szCs w:val="20"/>
        </w:rPr>
        <w:t>Dane wraz z adresem lub pieczęć firmowa:</w:t>
      </w:r>
    </w:p>
    <w:p w14:paraId="03CFC1CA" w14:textId="77777777" w:rsidR="006076BE" w:rsidRPr="003803D4" w:rsidRDefault="006076BE" w:rsidP="00EC1B70">
      <w:pPr>
        <w:rPr>
          <w:rFonts w:asciiTheme="minorHAnsi" w:hAnsiTheme="minorHAnsi" w:cstheme="minorHAnsi"/>
          <w:sz w:val="20"/>
          <w:szCs w:val="20"/>
        </w:rPr>
      </w:pPr>
      <w:r w:rsidRPr="003803D4">
        <w:rPr>
          <w:rFonts w:asciiTheme="minorHAnsi" w:hAnsiTheme="minorHAnsi" w:cstheme="minorHAnsi"/>
          <w:sz w:val="20"/>
          <w:szCs w:val="20"/>
        </w:rPr>
        <w:t>Imię i nazwisko/firma: ….....................................</w:t>
      </w:r>
    </w:p>
    <w:p w14:paraId="544A17A8" w14:textId="77777777" w:rsidR="006076BE" w:rsidRPr="003803D4" w:rsidRDefault="006076BE" w:rsidP="00EC1B70">
      <w:pPr>
        <w:rPr>
          <w:rFonts w:asciiTheme="minorHAnsi" w:hAnsiTheme="minorHAnsi" w:cstheme="minorHAnsi"/>
          <w:sz w:val="20"/>
          <w:szCs w:val="20"/>
        </w:rPr>
      </w:pPr>
      <w:r w:rsidRPr="003803D4">
        <w:rPr>
          <w:rFonts w:asciiTheme="minorHAnsi" w:hAnsiTheme="minorHAnsi" w:cstheme="minorHAnsi"/>
          <w:sz w:val="20"/>
          <w:szCs w:val="20"/>
        </w:rPr>
        <w:t>Adres: …..............................................................</w:t>
      </w:r>
    </w:p>
    <w:p w14:paraId="397A677E" w14:textId="77777777" w:rsidR="006076BE" w:rsidRPr="003803D4" w:rsidRDefault="006076BE" w:rsidP="00EC1B70">
      <w:pPr>
        <w:rPr>
          <w:rFonts w:asciiTheme="minorHAnsi" w:hAnsiTheme="minorHAnsi" w:cstheme="minorHAnsi"/>
          <w:sz w:val="20"/>
          <w:szCs w:val="20"/>
        </w:rPr>
      </w:pPr>
      <w:r w:rsidRPr="003803D4">
        <w:rPr>
          <w:rFonts w:asciiTheme="minorHAnsi" w:hAnsiTheme="minorHAnsi" w:cstheme="minorHAnsi"/>
          <w:sz w:val="20"/>
          <w:szCs w:val="20"/>
        </w:rPr>
        <w:t>NIP: ….................................................................</w:t>
      </w:r>
    </w:p>
    <w:p w14:paraId="27E10FFC" w14:textId="77777777" w:rsidR="006076BE" w:rsidRPr="003803D4" w:rsidRDefault="006076BE" w:rsidP="00EC1B70">
      <w:pPr>
        <w:rPr>
          <w:rFonts w:asciiTheme="minorHAnsi" w:hAnsiTheme="minorHAnsi" w:cstheme="minorHAnsi"/>
          <w:sz w:val="20"/>
          <w:szCs w:val="20"/>
        </w:rPr>
      </w:pPr>
      <w:r w:rsidRPr="003803D4">
        <w:rPr>
          <w:rFonts w:asciiTheme="minorHAnsi" w:hAnsiTheme="minorHAnsi" w:cstheme="minorHAnsi"/>
          <w:sz w:val="20"/>
          <w:szCs w:val="20"/>
        </w:rPr>
        <w:t>nr telefonu: ….....................................................</w:t>
      </w:r>
    </w:p>
    <w:p w14:paraId="002F0DC5" w14:textId="77777777" w:rsidR="006076BE" w:rsidRPr="003803D4" w:rsidRDefault="006076BE" w:rsidP="00EC1B70">
      <w:pPr>
        <w:rPr>
          <w:rFonts w:asciiTheme="minorHAnsi" w:hAnsiTheme="minorHAnsi" w:cstheme="minorHAnsi"/>
          <w:sz w:val="20"/>
          <w:szCs w:val="20"/>
        </w:rPr>
      </w:pPr>
      <w:r w:rsidRPr="003803D4">
        <w:rPr>
          <w:rFonts w:asciiTheme="minorHAnsi" w:hAnsiTheme="minorHAnsi" w:cstheme="minorHAnsi"/>
          <w:sz w:val="20"/>
          <w:szCs w:val="20"/>
        </w:rPr>
        <w:t>adres e-mail: …...................................................</w:t>
      </w:r>
    </w:p>
    <w:p w14:paraId="282FDC2A" w14:textId="77777777" w:rsidR="006076BE" w:rsidRPr="003803D4" w:rsidRDefault="006076BE" w:rsidP="00EC1B70">
      <w:pPr>
        <w:pStyle w:val="Akapitzlist"/>
        <w:numPr>
          <w:ilvl w:val="0"/>
          <w:numId w:val="32"/>
        </w:num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3803D4">
        <w:rPr>
          <w:rFonts w:asciiTheme="minorHAnsi" w:hAnsiTheme="minorHAnsi" w:cstheme="minorHAnsi"/>
          <w:sz w:val="20"/>
          <w:szCs w:val="20"/>
        </w:rPr>
        <w:t>W odpowiedzi na Zapytanie ofertowe zgodnie z przedstawionym opisem przedmiotu zamówienia składam następującą ofertę na całość zamówienia:</w:t>
      </w:r>
    </w:p>
    <w:p w14:paraId="4F1E076F" w14:textId="77777777" w:rsidR="006076BE" w:rsidRPr="003803D4" w:rsidRDefault="006076BE" w:rsidP="00EC1B70">
      <w:pPr>
        <w:contextualSpacing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E0FFCD3" w14:textId="77777777" w:rsidR="006076BE" w:rsidRPr="003803D4" w:rsidRDefault="006076BE" w:rsidP="00EC1B70">
      <w:pPr>
        <w:contextualSpacing/>
        <w:rPr>
          <w:rFonts w:asciiTheme="minorHAnsi" w:hAnsiTheme="minorHAnsi" w:cstheme="minorHAnsi"/>
          <w:sz w:val="20"/>
          <w:szCs w:val="20"/>
        </w:rPr>
      </w:pPr>
      <w:r w:rsidRPr="003803D4">
        <w:rPr>
          <w:rFonts w:asciiTheme="minorHAnsi" w:hAnsiTheme="minorHAnsi" w:cstheme="minorHAnsi"/>
          <w:sz w:val="20"/>
          <w:szCs w:val="20"/>
        </w:rPr>
        <w:t xml:space="preserve">……………………………………….. PLN NETTO </w:t>
      </w:r>
    </w:p>
    <w:p w14:paraId="5662F9C7" w14:textId="77777777" w:rsidR="006076BE" w:rsidRPr="003803D4" w:rsidRDefault="006076BE" w:rsidP="00EC1B70">
      <w:pPr>
        <w:contextualSpacing/>
        <w:rPr>
          <w:rFonts w:asciiTheme="minorHAnsi" w:hAnsiTheme="minorHAnsi" w:cstheme="minorHAnsi"/>
          <w:sz w:val="20"/>
          <w:szCs w:val="20"/>
        </w:rPr>
      </w:pPr>
      <w:r w:rsidRPr="003803D4">
        <w:rPr>
          <w:rFonts w:asciiTheme="minorHAnsi" w:hAnsiTheme="minorHAnsi" w:cstheme="minorHAnsi"/>
          <w:sz w:val="20"/>
          <w:szCs w:val="20"/>
        </w:rPr>
        <w:t>(słownie: …………………………………………………..………………………………………………………………………..………………)</w:t>
      </w:r>
    </w:p>
    <w:p w14:paraId="2E1519F1" w14:textId="77777777" w:rsidR="006076BE" w:rsidRPr="003803D4" w:rsidRDefault="006076BE" w:rsidP="00EC1B70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A90F36F" w14:textId="77777777" w:rsidR="006076BE" w:rsidRPr="003803D4" w:rsidRDefault="006076BE" w:rsidP="00EC1B70">
      <w:pPr>
        <w:contextualSpacing/>
        <w:rPr>
          <w:rFonts w:asciiTheme="minorHAnsi" w:hAnsiTheme="minorHAnsi" w:cstheme="minorHAnsi"/>
          <w:sz w:val="20"/>
          <w:szCs w:val="20"/>
        </w:rPr>
      </w:pPr>
      <w:r w:rsidRPr="003803D4">
        <w:rPr>
          <w:rFonts w:asciiTheme="minorHAnsi" w:hAnsiTheme="minorHAnsi" w:cstheme="minorHAnsi"/>
          <w:sz w:val="20"/>
          <w:szCs w:val="20"/>
        </w:rPr>
        <w:t xml:space="preserve">…….…………………………………..PLN BRUTTO </w:t>
      </w:r>
    </w:p>
    <w:p w14:paraId="25D7F511" w14:textId="77777777" w:rsidR="006076BE" w:rsidRDefault="006076BE" w:rsidP="00EC1B70">
      <w:pPr>
        <w:contextualSpacing/>
        <w:rPr>
          <w:rFonts w:asciiTheme="minorHAnsi" w:hAnsiTheme="minorHAnsi" w:cstheme="minorHAnsi"/>
          <w:sz w:val="20"/>
          <w:szCs w:val="20"/>
        </w:rPr>
      </w:pPr>
      <w:r w:rsidRPr="003803D4">
        <w:rPr>
          <w:rFonts w:asciiTheme="minorHAnsi" w:hAnsiTheme="minorHAnsi" w:cstheme="minorHAnsi"/>
          <w:sz w:val="20"/>
          <w:szCs w:val="20"/>
        </w:rPr>
        <w:t>(słownie: ……………………………………………………..…………………………………………………….……………………….………)</w:t>
      </w:r>
    </w:p>
    <w:p w14:paraId="6AF101C1" w14:textId="77777777" w:rsidR="00BE3A5C" w:rsidRDefault="00BE3A5C" w:rsidP="00EC1B70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8E15DDF" w14:textId="77777777" w:rsidR="006076BE" w:rsidRPr="003803D4" w:rsidRDefault="006076BE" w:rsidP="00EC1B70">
      <w:pPr>
        <w:contextualSpacing/>
        <w:rPr>
          <w:rFonts w:asciiTheme="minorHAnsi" w:hAnsiTheme="minorHAnsi" w:cstheme="minorHAnsi"/>
          <w:sz w:val="20"/>
          <w:szCs w:val="20"/>
          <w:u w:val="single"/>
        </w:rPr>
      </w:pPr>
    </w:p>
    <w:p w14:paraId="28DB25E8" w14:textId="77777777" w:rsidR="006076BE" w:rsidRPr="003803D4" w:rsidRDefault="006076BE" w:rsidP="00EC1B70">
      <w:pPr>
        <w:pStyle w:val="Akapitzlist"/>
        <w:numPr>
          <w:ilvl w:val="0"/>
          <w:numId w:val="3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803D4">
        <w:rPr>
          <w:rFonts w:asciiTheme="minorHAnsi" w:hAnsiTheme="minorHAnsi" w:cstheme="minorHAnsi"/>
          <w:sz w:val="20"/>
          <w:szCs w:val="20"/>
        </w:rPr>
        <w:t>Oświadczam, że wskazane wyżej ceny brutto zawierają wszystkie koszty, jakie ponosi Zamawiający w przypadku wyboru niniejszej oferty.</w:t>
      </w:r>
    </w:p>
    <w:p w14:paraId="7A49EC5A" w14:textId="77777777" w:rsidR="006076BE" w:rsidRPr="003803D4" w:rsidRDefault="006076BE" w:rsidP="00EC1B70">
      <w:pPr>
        <w:pStyle w:val="Akapitzlist"/>
        <w:numPr>
          <w:ilvl w:val="0"/>
          <w:numId w:val="3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803D4">
        <w:rPr>
          <w:rFonts w:asciiTheme="minorHAnsi" w:hAnsiTheme="minorHAnsi" w:cstheme="minorHAnsi"/>
          <w:sz w:val="20"/>
          <w:szCs w:val="20"/>
        </w:rPr>
        <w:t xml:space="preserve">Oświadczam, iż jestem uprawniony/a do wykonywania wymaganej przedmiotem zamówienia działalności, posiadam niezbędną wiedzę i doświadczenie, dysponuję potencjałem technicznym, osobami zdolnymi do wykonywania zamówienia oraz znajduję się w sytuacji finansowej i ekonomicznej zapewniającej wykonanie zamówienia. </w:t>
      </w:r>
    </w:p>
    <w:p w14:paraId="00FD25F2" w14:textId="77777777" w:rsidR="006076BE" w:rsidRPr="003803D4" w:rsidRDefault="006076BE" w:rsidP="00EC1B70">
      <w:pPr>
        <w:pStyle w:val="Akapitzlist"/>
        <w:numPr>
          <w:ilvl w:val="0"/>
          <w:numId w:val="3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803D4">
        <w:rPr>
          <w:rFonts w:asciiTheme="minorHAnsi" w:hAnsiTheme="minorHAnsi" w:cstheme="minorHAnsi"/>
          <w:sz w:val="20"/>
          <w:szCs w:val="20"/>
        </w:rPr>
        <w:t>Oświadczam, że jestem osobą uprawnioną do reprezentowania Wykonawcy w niniejszym postępowaniu.</w:t>
      </w:r>
    </w:p>
    <w:p w14:paraId="0AA56219" w14:textId="77777777" w:rsidR="006076BE" w:rsidRPr="003803D4" w:rsidRDefault="006076BE" w:rsidP="00EC1B70">
      <w:pPr>
        <w:pStyle w:val="Akapitzlist"/>
        <w:numPr>
          <w:ilvl w:val="0"/>
          <w:numId w:val="3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803D4">
        <w:rPr>
          <w:rFonts w:asciiTheme="minorHAnsi" w:eastAsia="Arial" w:hAnsiTheme="minorHAnsi" w:cstheme="minorHAnsi"/>
          <w:color w:val="000000"/>
          <w:sz w:val="20"/>
          <w:szCs w:val="20"/>
        </w:rPr>
        <w:t>Oświadczam, że zapoznałem się z warunkami niniejszego zapytania i nie wnoszę do niego żadnych zastrzeżeń oraz zdobyłem/</w:t>
      </w:r>
      <w:proofErr w:type="spellStart"/>
      <w:r w:rsidRPr="003803D4">
        <w:rPr>
          <w:rFonts w:asciiTheme="minorHAnsi" w:eastAsia="Arial" w:hAnsiTheme="minorHAnsi" w:cstheme="minorHAnsi"/>
          <w:color w:val="000000"/>
          <w:sz w:val="20"/>
          <w:szCs w:val="20"/>
        </w:rPr>
        <w:t>am</w:t>
      </w:r>
      <w:proofErr w:type="spellEnd"/>
      <w:r w:rsidRPr="003803D4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 konieczne informacje do przygotowania oferty.</w:t>
      </w:r>
    </w:p>
    <w:p w14:paraId="05B120DE" w14:textId="77777777" w:rsidR="006076BE" w:rsidRPr="003803D4" w:rsidRDefault="006076BE" w:rsidP="00EC1B70">
      <w:pPr>
        <w:pStyle w:val="Akapitzlist"/>
        <w:numPr>
          <w:ilvl w:val="0"/>
          <w:numId w:val="3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803D4">
        <w:rPr>
          <w:rFonts w:asciiTheme="minorHAnsi" w:hAnsiTheme="minorHAnsi" w:cstheme="minorHAnsi"/>
          <w:sz w:val="20"/>
          <w:szCs w:val="20"/>
        </w:rPr>
        <w:t>Deklaruję realizację usługi we wskazanym w zapytaniu ofertowym terminie.</w:t>
      </w:r>
    </w:p>
    <w:p w14:paraId="6C1150AB" w14:textId="77777777" w:rsidR="006076BE" w:rsidRPr="003803D4" w:rsidRDefault="006076BE" w:rsidP="00EC1B70">
      <w:pPr>
        <w:pStyle w:val="Akapitzlist"/>
        <w:numPr>
          <w:ilvl w:val="0"/>
          <w:numId w:val="3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803D4">
        <w:rPr>
          <w:rFonts w:asciiTheme="minorHAnsi" w:hAnsiTheme="minorHAnsi" w:cstheme="minorHAnsi"/>
          <w:sz w:val="20"/>
          <w:szCs w:val="20"/>
        </w:rPr>
        <w:t xml:space="preserve">Oświadczam, że akceptuję warunki płatności określone przez Zamawiającego </w:t>
      </w:r>
      <w:r w:rsidRPr="003803D4">
        <w:rPr>
          <w:rFonts w:asciiTheme="minorHAnsi" w:hAnsiTheme="minorHAnsi" w:cstheme="minorHAnsi"/>
          <w:sz w:val="20"/>
          <w:szCs w:val="20"/>
        </w:rPr>
        <w:br/>
        <w:t>w zapytaniu ofertowym.</w:t>
      </w:r>
    </w:p>
    <w:p w14:paraId="6E6624EB" w14:textId="5FA34E92" w:rsidR="0070308B" w:rsidRPr="003803D4" w:rsidRDefault="006076BE" w:rsidP="00EC1B70">
      <w:pPr>
        <w:pStyle w:val="Akapitzlist"/>
        <w:numPr>
          <w:ilvl w:val="0"/>
          <w:numId w:val="3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803D4">
        <w:rPr>
          <w:rFonts w:asciiTheme="minorHAnsi" w:hAnsiTheme="minorHAnsi" w:cstheme="minorHAnsi"/>
          <w:sz w:val="20"/>
          <w:szCs w:val="20"/>
        </w:rPr>
        <w:t>Oświadczam, że usługi, zaoferowane w odpowiedzi na zapytanie ofertowe, spełniają wszystkie wymagania przedstawione w zapytaniu ofertowym</w:t>
      </w:r>
      <w:r w:rsidR="0070308B" w:rsidRPr="003803D4">
        <w:rPr>
          <w:rFonts w:asciiTheme="minorHAnsi" w:hAnsiTheme="minorHAnsi" w:cstheme="minorHAnsi"/>
          <w:sz w:val="20"/>
          <w:szCs w:val="20"/>
        </w:rPr>
        <w:t>.</w:t>
      </w:r>
    </w:p>
    <w:p w14:paraId="3649CB1B" w14:textId="4E45D6F5" w:rsidR="006076BE" w:rsidRPr="003803D4" w:rsidRDefault="006076BE" w:rsidP="00EC1B70">
      <w:pPr>
        <w:pStyle w:val="Akapitzlist"/>
        <w:numPr>
          <w:ilvl w:val="0"/>
          <w:numId w:val="40"/>
        </w:numPr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3803D4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W przypadku uznania mojej oferty za najkorzystniejszą zobowiązuję się do </w:t>
      </w:r>
      <w:r w:rsidR="00553F98">
        <w:rPr>
          <w:rFonts w:asciiTheme="minorHAnsi" w:eastAsia="Arial" w:hAnsiTheme="minorHAnsi" w:cstheme="minorHAnsi"/>
          <w:color w:val="000000"/>
          <w:sz w:val="20"/>
          <w:szCs w:val="20"/>
        </w:rPr>
        <w:t xml:space="preserve">wykonania dostawy po otrzymaniu pisemnego zamówienia w </w:t>
      </w:r>
      <w:r w:rsidRPr="003803D4">
        <w:rPr>
          <w:rFonts w:asciiTheme="minorHAnsi" w:eastAsia="Arial" w:hAnsiTheme="minorHAnsi" w:cstheme="minorHAnsi"/>
          <w:color w:val="000000"/>
          <w:sz w:val="20"/>
          <w:szCs w:val="20"/>
        </w:rPr>
        <w:t>terminie i miejscu wskazanym przez Zamawiającego.</w:t>
      </w:r>
    </w:p>
    <w:p w14:paraId="48019E0E" w14:textId="77777777" w:rsidR="006076BE" w:rsidRPr="003803D4" w:rsidRDefault="006076BE" w:rsidP="00EC1B70">
      <w:pPr>
        <w:pStyle w:val="Akapitzlist"/>
        <w:numPr>
          <w:ilvl w:val="0"/>
          <w:numId w:val="40"/>
        </w:numPr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3803D4">
        <w:rPr>
          <w:rFonts w:asciiTheme="minorHAnsi" w:hAnsiTheme="minorHAnsi" w:cstheme="minorHAnsi"/>
          <w:sz w:val="20"/>
          <w:szCs w:val="20"/>
        </w:rPr>
        <w:t>Oświadczam, że podane w niniejszym formularzu informacje są zgodne z prawdą.</w:t>
      </w:r>
    </w:p>
    <w:p w14:paraId="13FADEE4" w14:textId="77777777" w:rsidR="003803D4" w:rsidRPr="003803D4" w:rsidRDefault="003803D4" w:rsidP="00EC1B70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3803D4">
        <w:rPr>
          <w:rFonts w:asciiTheme="minorHAnsi" w:eastAsia="SimSun" w:hAnsiTheme="minorHAnsi" w:cstheme="minorHAnsi"/>
          <w:color w:val="000000"/>
          <w:kern w:val="2"/>
          <w:sz w:val="20"/>
          <w:szCs w:val="20"/>
          <w:lang w:eastAsia="hi-IN" w:bidi="hi-IN"/>
        </w:rPr>
        <w:t>Oświadczamy, że wypełniliśmy obowiązki informacyjne przewidziane w art. 13 lub art. 14 RODO* wobec osób fizycznych, od których dane osobowe bezpośrednio lub pośrednio pozyskaliśmy w celu ubiegania się o udzielenie zamówienia publicznego w niniejszym postępowaniu**</w:t>
      </w:r>
    </w:p>
    <w:p w14:paraId="0C1810D7" w14:textId="298B6C64" w:rsidR="003803D4" w:rsidRPr="009C6DC7" w:rsidRDefault="003803D4" w:rsidP="00EC1B70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3803D4">
        <w:rPr>
          <w:rFonts w:asciiTheme="minorHAnsi" w:eastAsia="SimSun" w:hAnsiTheme="minorHAnsi" w:cstheme="minorHAnsi"/>
          <w:color w:val="000000"/>
          <w:kern w:val="2"/>
          <w:sz w:val="20"/>
          <w:szCs w:val="20"/>
          <w:lang w:eastAsia="hi-IN" w:bidi="hi-IN"/>
        </w:rPr>
        <w:t xml:space="preserve">Stosownie do postanowień art. 6 ust. 1 lit. a i e RODO – wyrażam zgodę na przetwarzanie moich danych osobowych przez Starostę Kartuskiego z siedzibą w Kartuzach przy ul. Dworcowej 1, zawartych w </w:t>
      </w:r>
      <w:r w:rsidRPr="003803D4">
        <w:rPr>
          <w:rFonts w:asciiTheme="minorHAnsi" w:eastAsia="SimSun" w:hAnsiTheme="minorHAnsi" w:cstheme="minorHAnsi"/>
          <w:color w:val="000000"/>
          <w:kern w:val="2"/>
          <w:sz w:val="20"/>
          <w:szCs w:val="20"/>
          <w:lang w:eastAsia="hi-IN" w:bidi="hi-IN"/>
        </w:rPr>
        <w:lastRenderedPageBreak/>
        <w:t xml:space="preserve">przedmiotowej ofercie w zakresie nr telefonu komórkowego oraz adresu e-mail, w celu usprawnienia komunikacji w procesie postępowania o udzielenie zamówienia publicznego, w związku z którym dobrowolnie przekazuję moje dane osobowe. </w:t>
      </w:r>
    </w:p>
    <w:p w14:paraId="44EF124F" w14:textId="34077D6B" w:rsidR="009C6DC7" w:rsidRDefault="009C6DC7" w:rsidP="00EC1B70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9C6DC7">
        <w:rPr>
          <w:rFonts w:asciiTheme="minorHAnsi" w:hAnsiTheme="minorHAnsi" w:cstheme="minorHAnsi"/>
          <w:sz w:val="20"/>
          <w:szCs w:val="20"/>
        </w:rPr>
        <w:t xml:space="preserve">Mogące występować w opisie przedmiotu zamówienia wskazanie znaków towarowych, patentów lub pochodzenia, źródła lub szczególnego procesu, który charakteryzuje produkty lub usługi dostarczane przez konkretnego wykonawcę zostały użyte wyłącznie w celu wskazania założonego standardu przyjętych rozwiązań i stanowią warunek równoważności dla rozwiązań zamiennych. Należy każdorazowo przyjąć, że wskazaniu takiemu towarzyszą wyrazy „lub równoważny”. Zamawiający informuje, że dopuszcza składanie ofert równoważnych w zakresie wskazanych znaków towarowych, patentów lub pochodzenia, źródła lub szczególnego procesu, który charakteryzuje produkty lub usługi dostarczane przez konkretnego wykonawcę, jednakże zachowane muszą być normy, standardy </w:t>
      </w:r>
      <w:r>
        <w:rPr>
          <w:rFonts w:asciiTheme="minorHAnsi" w:hAnsiTheme="minorHAnsi" w:cstheme="minorHAnsi"/>
          <w:sz w:val="20"/>
          <w:szCs w:val="20"/>
        </w:rPr>
        <w:br/>
      </w:r>
      <w:r w:rsidRPr="009C6DC7">
        <w:rPr>
          <w:rFonts w:asciiTheme="minorHAnsi" w:hAnsiTheme="minorHAnsi" w:cstheme="minorHAnsi"/>
          <w:sz w:val="20"/>
          <w:szCs w:val="20"/>
        </w:rPr>
        <w:t>i parametry techniczne jakimi charakteryzują się wymagane przez Zamawiającego urządzenia, które zagwarantują realizację zmówienia zgodnie z Zapytaniem.</w:t>
      </w:r>
    </w:p>
    <w:p w14:paraId="4753DE2C" w14:textId="5F64AB2B" w:rsidR="009C6DC7" w:rsidRPr="003803D4" w:rsidRDefault="009C6DC7" w:rsidP="00EC1B70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9C6DC7">
        <w:rPr>
          <w:rFonts w:asciiTheme="minorHAnsi" w:hAnsiTheme="minorHAnsi" w:cstheme="minorHAnsi"/>
          <w:sz w:val="20"/>
          <w:szCs w:val="20"/>
        </w:rPr>
        <w:t>Przedstawione parametry przedmiotu zamówienia stanowią minimum techniczne i jakościowe oczekiwane przez Zamawiającego i będą stanowiły podstawę oceny ewentualnych ofert równoważnych. Oferowane przez Wykonawców urządzenia równoważne muszą mieć parametry nie gorsze niż wskazane w dokumentach zamówienia, które zagwarantują prawidłową realizację dostawy.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9C6DC7">
        <w:rPr>
          <w:rFonts w:asciiTheme="minorHAnsi" w:hAnsiTheme="minorHAnsi" w:cstheme="minorHAnsi"/>
          <w:sz w:val="20"/>
          <w:szCs w:val="20"/>
        </w:rPr>
        <w:t xml:space="preserve">Na podstawie przekazanych informacji Zamawiający stwierdzi, czy proponowany produkt jest równoważny </w:t>
      </w:r>
      <w:r>
        <w:rPr>
          <w:rFonts w:asciiTheme="minorHAnsi" w:hAnsiTheme="minorHAnsi" w:cstheme="minorHAnsi"/>
          <w:sz w:val="20"/>
          <w:szCs w:val="20"/>
        </w:rPr>
        <w:br/>
      </w:r>
      <w:r w:rsidRPr="009C6DC7">
        <w:rPr>
          <w:rFonts w:asciiTheme="minorHAnsi" w:hAnsiTheme="minorHAnsi" w:cstheme="minorHAnsi"/>
          <w:sz w:val="20"/>
          <w:szCs w:val="20"/>
        </w:rPr>
        <w:t>i odpowiada wymaganiom Zamawiającego. Zaoferowanie wyrobu niezgodnego z określonymi przez Zamawiającego wymaganiami skutkować będzie odrzuceniem oferty.</w:t>
      </w:r>
    </w:p>
    <w:p w14:paraId="4352FAD5" w14:textId="77777777" w:rsidR="006076BE" w:rsidRPr="00B90E1D" w:rsidRDefault="006076BE" w:rsidP="00B90E1D">
      <w:pPr>
        <w:pStyle w:val="Akapitzlist"/>
        <w:numPr>
          <w:ilvl w:val="0"/>
          <w:numId w:val="40"/>
        </w:numPr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3803D4">
        <w:rPr>
          <w:rFonts w:asciiTheme="minorHAnsi" w:hAnsiTheme="minorHAnsi" w:cstheme="minorHAnsi"/>
          <w:sz w:val="20"/>
          <w:szCs w:val="20"/>
        </w:rPr>
        <w:t>Zał</w:t>
      </w:r>
      <w:r w:rsidRPr="003803D4">
        <w:rPr>
          <w:rFonts w:asciiTheme="minorHAnsi" w:eastAsia="TimesNewRoman" w:hAnsiTheme="minorHAnsi" w:cstheme="minorHAnsi"/>
          <w:sz w:val="20"/>
          <w:szCs w:val="20"/>
        </w:rPr>
        <w:t>ą</w:t>
      </w:r>
      <w:r w:rsidRPr="00B90E1D">
        <w:rPr>
          <w:rFonts w:asciiTheme="minorHAnsi" w:hAnsiTheme="minorHAnsi" w:cstheme="minorHAnsi"/>
          <w:sz w:val="20"/>
          <w:szCs w:val="20"/>
        </w:rPr>
        <w:t>cznikami do niniejszej oferty s</w:t>
      </w:r>
      <w:r w:rsidRPr="00B90E1D">
        <w:rPr>
          <w:rFonts w:asciiTheme="minorHAnsi" w:eastAsia="TimesNewRoman" w:hAnsiTheme="minorHAnsi" w:cstheme="minorHAnsi"/>
          <w:sz w:val="20"/>
          <w:szCs w:val="20"/>
        </w:rPr>
        <w:t>ą</w:t>
      </w:r>
      <w:r w:rsidRPr="00B90E1D">
        <w:rPr>
          <w:rFonts w:asciiTheme="minorHAnsi" w:hAnsiTheme="minorHAnsi" w:cstheme="minorHAnsi"/>
          <w:sz w:val="20"/>
          <w:szCs w:val="20"/>
        </w:rPr>
        <w:t>:</w:t>
      </w:r>
    </w:p>
    <w:p w14:paraId="7C49912C" w14:textId="0D2D925E" w:rsidR="00B90E1D" w:rsidRPr="00B90E1D" w:rsidRDefault="00B90E1D" w:rsidP="00B90E1D">
      <w:pPr>
        <w:autoSpaceDE w:val="0"/>
        <w:autoSpaceDN w:val="0"/>
        <w:adjustRightInd w:val="0"/>
        <w:ind w:left="984"/>
        <w:jc w:val="both"/>
        <w:rPr>
          <w:rFonts w:ascii="Calibri" w:hAnsi="Calibri" w:cs="Calibri"/>
          <w:sz w:val="20"/>
          <w:szCs w:val="20"/>
        </w:rPr>
      </w:pPr>
      <w:r w:rsidRPr="00B90E1D">
        <w:rPr>
          <w:rFonts w:ascii="Calibri" w:hAnsi="Calibri" w:cs="Calibri"/>
          <w:b/>
          <w:sz w:val="20"/>
          <w:szCs w:val="20"/>
        </w:rPr>
        <w:t>Załącznik Nr 1</w:t>
      </w:r>
      <w:r w:rsidRPr="00B90E1D">
        <w:rPr>
          <w:rFonts w:ascii="Calibri" w:hAnsi="Calibri" w:cs="Calibri"/>
          <w:sz w:val="20"/>
          <w:szCs w:val="20"/>
        </w:rPr>
        <w:t xml:space="preserve"> – </w:t>
      </w:r>
      <w:r>
        <w:rPr>
          <w:rFonts w:ascii="Calibri" w:hAnsi="Calibri" w:cs="Calibri"/>
          <w:sz w:val="20"/>
          <w:szCs w:val="20"/>
        </w:rPr>
        <w:t>Opis Przedmiotu Zamówienia</w:t>
      </w:r>
    </w:p>
    <w:p w14:paraId="2D53529A" w14:textId="77777777" w:rsidR="00B90E1D" w:rsidRPr="00B90E1D" w:rsidRDefault="00B90E1D" w:rsidP="00B90E1D">
      <w:pPr>
        <w:autoSpaceDE w:val="0"/>
        <w:autoSpaceDN w:val="0"/>
        <w:adjustRightInd w:val="0"/>
        <w:ind w:left="984"/>
        <w:jc w:val="both"/>
        <w:rPr>
          <w:rFonts w:ascii="Calibri" w:hAnsi="Calibri" w:cs="Calibri"/>
          <w:color w:val="000000"/>
          <w:sz w:val="20"/>
          <w:szCs w:val="20"/>
        </w:rPr>
      </w:pPr>
      <w:r w:rsidRPr="00B90E1D">
        <w:rPr>
          <w:rFonts w:ascii="Calibri" w:hAnsi="Calibri" w:cs="Calibri"/>
          <w:b/>
          <w:sz w:val="20"/>
          <w:szCs w:val="20"/>
        </w:rPr>
        <w:t xml:space="preserve">Załącznik Nr 2 </w:t>
      </w:r>
      <w:r w:rsidRPr="00B90E1D">
        <w:rPr>
          <w:rFonts w:ascii="Calibri" w:hAnsi="Calibri" w:cs="Calibri"/>
          <w:color w:val="000000"/>
          <w:sz w:val="20"/>
          <w:szCs w:val="20"/>
        </w:rPr>
        <w:t>– Oświadczenie o braku powiązań.</w:t>
      </w:r>
    </w:p>
    <w:p w14:paraId="70949D1B" w14:textId="77777777" w:rsidR="00B90E1D" w:rsidRPr="00B90E1D" w:rsidRDefault="00B90E1D" w:rsidP="00B90E1D">
      <w:pPr>
        <w:autoSpaceDE w:val="0"/>
        <w:autoSpaceDN w:val="0"/>
        <w:adjustRightInd w:val="0"/>
        <w:ind w:left="984"/>
        <w:jc w:val="both"/>
        <w:rPr>
          <w:rFonts w:ascii="Calibri" w:hAnsi="Calibri" w:cs="Calibri"/>
          <w:sz w:val="20"/>
          <w:szCs w:val="20"/>
        </w:rPr>
      </w:pPr>
      <w:r w:rsidRPr="00B90E1D">
        <w:rPr>
          <w:rFonts w:ascii="Calibri" w:hAnsi="Calibri" w:cs="Calibri"/>
          <w:b/>
          <w:sz w:val="20"/>
          <w:szCs w:val="20"/>
        </w:rPr>
        <w:t xml:space="preserve">Załącznik Nr 3 </w:t>
      </w:r>
      <w:r w:rsidRPr="00B90E1D">
        <w:rPr>
          <w:rFonts w:ascii="Calibri" w:hAnsi="Calibri" w:cs="Calibri"/>
          <w:sz w:val="20"/>
          <w:szCs w:val="20"/>
        </w:rPr>
        <w:t xml:space="preserve">– Oświadczenie o niepodleganiu </w:t>
      </w:r>
      <w:proofErr w:type="spellStart"/>
      <w:r w:rsidRPr="00B90E1D">
        <w:rPr>
          <w:rFonts w:ascii="Calibri" w:hAnsi="Calibri" w:cs="Calibri"/>
          <w:sz w:val="20"/>
          <w:szCs w:val="20"/>
        </w:rPr>
        <w:t>wykluczeniom</w:t>
      </w:r>
      <w:proofErr w:type="spellEnd"/>
    </w:p>
    <w:p w14:paraId="105C19BC" w14:textId="77777777" w:rsidR="00B90E1D" w:rsidRPr="00B90E1D" w:rsidRDefault="00B90E1D" w:rsidP="00B90E1D">
      <w:pPr>
        <w:autoSpaceDE w:val="0"/>
        <w:autoSpaceDN w:val="0"/>
        <w:adjustRightInd w:val="0"/>
        <w:ind w:left="984"/>
        <w:jc w:val="both"/>
        <w:rPr>
          <w:rFonts w:ascii="Calibri" w:hAnsi="Calibri" w:cs="Calibri"/>
          <w:bCs/>
          <w:color w:val="000000"/>
          <w:sz w:val="20"/>
          <w:szCs w:val="20"/>
        </w:rPr>
      </w:pPr>
      <w:r w:rsidRPr="00B90E1D">
        <w:rPr>
          <w:rFonts w:ascii="Calibri" w:hAnsi="Calibri" w:cs="Calibri"/>
          <w:b/>
          <w:color w:val="000000"/>
          <w:sz w:val="20"/>
          <w:szCs w:val="20"/>
        </w:rPr>
        <w:t xml:space="preserve">Załącznik Nr 4 </w:t>
      </w:r>
      <w:r w:rsidRPr="00B90E1D">
        <w:rPr>
          <w:rFonts w:ascii="Calibri" w:hAnsi="Calibri" w:cs="Calibri"/>
          <w:bCs/>
          <w:color w:val="000000"/>
          <w:sz w:val="20"/>
          <w:szCs w:val="20"/>
        </w:rPr>
        <w:t>–</w:t>
      </w:r>
      <w:r w:rsidRPr="00B90E1D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B90E1D">
        <w:rPr>
          <w:rFonts w:ascii="Calibri" w:hAnsi="Calibri" w:cs="Calibri"/>
          <w:bCs/>
          <w:color w:val="000000"/>
          <w:sz w:val="20"/>
          <w:szCs w:val="20"/>
        </w:rPr>
        <w:t>OŚWIADCZENIE dot. wykluczenia z postępowania na podstawie art. 7 ust. 1 ustawy z dnia 13 kwietnia 2022 r.</w:t>
      </w:r>
    </w:p>
    <w:p w14:paraId="3853FDC4" w14:textId="77777777" w:rsidR="00B90E1D" w:rsidRPr="00B90E1D" w:rsidRDefault="00B90E1D" w:rsidP="00B90E1D">
      <w:pPr>
        <w:autoSpaceDE w:val="0"/>
        <w:autoSpaceDN w:val="0"/>
        <w:adjustRightInd w:val="0"/>
        <w:ind w:left="984"/>
        <w:jc w:val="both"/>
        <w:rPr>
          <w:rFonts w:ascii="Calibri" w:hAnsi="Calibri" w:cs="Calibri"/>
          <w:bCs/>
          <w:color w:val="000000"/>
          <w:sz w:val="20"/>
          <w:szCs w:val="20"/>
        </w:rPr>
      </w:pPr>
      <w:r w:rsidRPr="00B90E1D">
        <w:rPr>
          <w:rFonts w:ascii="Calibri" w:hAnsi="Calibri" w:cs="Calibri"/>
          <w:b/>
          <w:color w:val="000000"/>
          <w:sz w:val="20"/>
          <w:szCs w:val="20"/>
        </w:rPr>
        <w:t xml:space="preserve">Załącznik Nr 5 </w:t>
      </w:r>
      <w:r w:rsidRPr="00B90E1D">
        <w:rPr>
          <w:rFonts w:ascii="Calibri" w:hAnsi="Calibri" w:cs="Calibri"/>
          <w:b/>
          <w:bCs/>
          <w:color w:val="000000"/>
          <w:sz w:val="20"/>
          <w:szCs w:val="20"/>
        </w:rPr>
        <w:t>–</w:t>
      </w:r>
      <w:r w:rsidRPr="00B90E1D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B90E1D">
        <w:rPr>
          <w:rFonts w:ascii="Calibri" w:hAnsi="Calibri" w:cs="Calibri"/>
          <w:bCs/>
          <w:color w:val="000000"/>
          <w:sz w:val="20"/>
          <w:szCs w:val="20"/>
        </w:rPr>
        <w:t>Klauzula informacyjna z art. 13 RODO o przetwarzaniu danych osobowych</w:t>
      </w:r>
    </w:p>
    <w:p w14:paraId="093B1216" w14:textId="77777777" w:rsidR="00B90E1D" w:rsidRPr="00B90E1D" w:rsidRDefault="00B90E1D" w:rsidP="00B90E1D">
      <w:pPr>
        <w:autoSpaceDE w:val="0"/>
        <w:autoSpaceDN w:val="0"/>
        <w:adjustRightInd w:val="0"/>
        <w:ind w:left="984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B90E1D">
        <w:rPr>
          <w:rFonts w:ascii="Calibri" w:hAnsi="Calibri" w:cs="Calibri"/>
          <w:b/>
          <w:color w:val="000000"/>
          <w:sz w:val="20"/>
          <w:szCs w:val="20"/>
        </w:rPr>
        <w:t xml:space="preserve">Inne: </w:t>
      </w:r>
    </w:p>
    <w:p w14:paraId="3A318D37" w14:textId="77777777" w:rsidR="00B90E1D" w:rsidRPr="00B90E1D" w:rsidRDefault="00B90E1D" w:rsidP="00B90E1D">
      <w:pPr>
        <w:pStyle w:val="Akapitzlist"/>
        <w:numPr>
          <w:ilvl w:val="0"/>
          <w:numId w:val="49"/>
        </w:numPr>
        <w:autoSpaceDE w:val="0"/>
        <w:autoSpaceDN w:val="0"/>
        <w:adjustRightInd w:val="0"/>
        <w:jc w:val="both"/>
        <w:rPr>
          <w:rFonts w:ascii="Calibri" w:hAnsi="Calibri" w:cs="Calibri"/>
          <w:bCs/>
          <w:color w:val="000000"/>
          <w:sz w:val="20"/>
          <w:szCs w:val="20"/>
        </w:rPr>
      </w:pPr>
      <w:r w:rsidRPr="00B90E1D">
        <w:rPr>
          <w:rFonts w:ascii="Calibri" w:hAnsi="Calibri" w:cs="Calibri"/>
          <w:bCs/>
          <w:color w:val="000000"/>
          <w:sz w:val="20"/>
          <w:szCs w:val="20"/>
        </w:rPr>
        <w:t xml:space="preserve">kopia licencji na krajowy transport drogowy osób, dotyczącej autobusowego </w:t>
      </w:r>
      <w:r w:rsidRPr="00B90E1D">
        <w:rPr>
          <w:rFonts w:ascii="Calibri" w:hAnsi="Calibri" w:cs="Calibri"/>
          <w:bCs/>
          <w:color w:val="000000"/>
          <w:sz w:val="20"/>
          <w:szCs w:val="20"/>
        </w:rPr>
        <w:br/>
        <w:t>i autokarowego zarobkowego przewozu osób lub dokument równoważny zezwalający na prowadzenie określonego rodzaju działalności;</w:t>
      </w:r>
    </w:p>
    <w:tbl>
      <w:tblPr>
        <w:tblW w:w="8930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8075"/>
      </w:tblGrid>
      <w:tr w:rsidR="006076BE" w:rsidRPr="003803D4" w14:paraId="7F9246DB" w14:textId="77777777" w:rsidTr="00863A92">
        <w:trPr>
          <w:trHeight w:val="288"/>
        </w:trPr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0DE7" w14:textId="77777777" w:rsidR="006076BE" w:rsidRPr="003803D4" w:rsidRDefault="006076BE" w:rsidP="00EC1B70">
            <w:pPr>
              <w:pStyle w:val="Styl"/>
              <w:ind w:left="0" w:firstLine="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3803D4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Osoby upoważnione do podpisania niniejszej Oferty w imieniu Wykonawcy/Pełnomocnika</w:t>
            </w:r>
          </w:p>
        </w:tc>
      </w:tr>
      <w:tr w:rsidR="006076BE" w:rsidRPr="003803D4" w14:paraId="2B7E1504" w14:textId="77777777" w:rsidTr="00863A92">
        <w:trPr>
          <w:trHeight w:hRule="exact" w:val="278"/>
        </w:trPr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B54E00" w14:textId="77777777" w:rsidR="006076BE" w:rsidRPr="003803D4" w:rsidRDefault="006076BE" w:rsidP="00EC1B70">
            <w:pPr>
              <w:pStyle w:val="Styl"/>
              <w:ind w:left="28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3803D4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Nazwisko i imię</w:t>
            </w:r>
          </w:p>
        </w:tc>
      </w:tr>
      <w:tr w:rsidR="006076BE" w:rsidRPr="003803D4" w14:paraId="00407D77" w14:textId="77777777" w:rsidTr="00863A92">
        <w:trPr>
          <w:trHeight w:hRule="exact" w:val="464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0B14" w14:textId="77777777" w:rsidR="006076BE" w:rsidRPr="003803D4" w:rsidRDefault="006076BE" w:rsidP="00EC1B70">
            <w:pPr>
              <w:pStyle w:val="Styl"/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803D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</w:t>
            </w:r>
          </w:p>
          <w:p w14:paraId="532AC2D3" w14:textId="77777777" w:rsidR="006076BE" w:rsidRPr="003803D4" w:rsidRDefault="006076BE" w:rsidP="00EC1B70">
            <w:pPr>
              <w:pStyle w:val="Styl"/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803D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FA36" w14:textId="77777777" w:rsidR="006076BE" w:rsidRPr="003803D4" w:rsidRDefault="006076BE" w:rsidP="00EC1B70">
            <w:pPr>
              <w:pStyle w:val="Styl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310BB020" w14:textId="77777777" w:rsidR="006076BE" w:rsidRPr="003803D4" w:rsidRDefault="006076BE" w:rsidP="00EC1B70">
            <w:pPr>
              <w:pStyle w:val="Styl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2870928B" w14:textId="77777777" w:rsidR="006076BE" w:rsidRPr="003803D4" w:rsidRDefault="006076BE" w:rsidP="00EC1B70">
            <w:pPr>
              <w:pStyle w:val="Styl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01B2ACF3" w14:textId="77777777" w:rsidR="006076BE" w:rsidRPr="003803D4" w:rsidRDefault="006076BE" w:rsidP="00EC1B70">
            <w:pPr>
              <w:pStyle w:val="Styl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3EA1A092" w14:textId="77777777" w:rsidR="006076BE" w:rsidRPr="003803D4" w:rsidRDefault="006076BE" w:rsidP="00EC1B70">
            <w:pPr>
              <w:pStyle w:val="Styl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5999E704" w14:textId="77777777" w:rsidR="006076BE" w:rsidRPr="003803D4" w:rsidRDefault="006076BE" w:rsidP="00EC1B70">
            <w:pPr>
              <w:pStyle w:val="Styl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6076BE" w:rsidRPr="003803D4" w14:paraId="38ED0DCE" w14:textId="77777777" w:rsidTr="00863A92">
        <w:trPr>
          <w:trHeight w:hRule="exact" w:val="428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FF1E" w14:textId="77777777" w:rsidR="006076BE" w:rsidRPr="003803D4" w:rsidRDefault="006076BE" w:rsidP="00EC1B70">
            <w:pPr>
              <w:pStyle w:val="Styl"/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803D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0748" w14:textId="77777777" w:rsidR="006076BE" w:rsidRPr="003803D4" w:rsidRDefault="006076BE" w:rsidP="00EC1B70">
            <w:pPr>
              <w:pStyle w:val="Styl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6076BE" w:rsidRPr="003803D4" w14:paraId="3AA494E8" w14:textId="77777777" w:rsidTr="00863A92">
        <w:trPr>
          <w:trHeight w:hRule="exact" w:val="422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5799" w14:textId="77777777" w:rsidR="006076BE" w:rsidRPr="003803D4" w:rsidRDefault="006076BE" w:rsidP="00EC1B70">
            <w:pPr>
              <w:pStyle w:val="Styl"/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803D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7886" w14:textId="77777777" w:rsidR="006076BE" w:rsidRPr="003803D4" w:rsidRDefault="006076BE" w:rsidP="00EC1B70">
            <w:pPr>
              <w:pStyle w:val="Styl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035CC750" w14:textId="77777777" w:rsidR="006076BE" w:rsidRPr="003803D4" w:rsidRDefault="006076BE" w:rsidP="00EC1B70">
      <w:pPr>
        <w:pStyle w:val="Tekstpodstawowy"/>
        <w:spacing w:before="0" w:line="240" w:lineRule="auto"/>
        <w:ind w:firstLine="0"/>
        <w:rPr>
          <w:rFonts w:asciiTheme="minorHAnsi" w:hAnsiTheme="minorHAnsi" w:cstheme="minorHAnsi"/>
          <w:sz w:val="20"/>
          <w:szCs w:val="20"/>
          <w:lang w:eastAsia="en-US"/>
        </w:rPr>
      </w:pPr>
      <w:r w:rsidRPr="003803D4">
        <w:rPr>
          <w:rFonts w:asciiTheme="minorHAnsi" w:hAnsiTheme="minorHAnsi" w:cstheme="minorHAnsi"/>
          <w:b/>
          <w:i/>
          <w:sz w:val="20"/>
          <w:szCs w:val="20"/>
          <w:u w:val="single"/>
          <w:lang w:eastAsia="en-US"/>
        </w:rPr>
        <w:t>Informacja dla Wykonawcy:</w:t>
      </w:r>
      <w:r w:rsidRPr="003803D4">
        <w:rPr>
          <w:rFonts w:asciiTheme="minorHAnsi" w:hAnsiTheme="minorHAnsi" w:cstheme="minorHAnsi"/>
          <w:i/>
          <w:sz w:val="20"/>
          <w:szCs w:val="20"/>
          <w:u w:val="single"/>
          <w:lang w:eastAsia="en-US"/>
        </w:rPr>
        <w:t xml:space="preserve"> </w:t>
      </w:r>
      <w:r w:rsidRPr="003803D4">
        <w:rPr>
          <w:rFonts w:asciiTheme="minorHAnsi" w:hAnsiTheme="minorHAnsi" w:cstheme="minorHAnsi"/>
          <w:sz w:val="20"/>
          <w:szCs w:val="20"/>
          <w:lang w:eastAsia="en-US"/>
        </w:rPr>
        <w:t>Formularz oferty musi być podpisany przez osobę lub osoby upełnomocnione do reprezentowania Oferenta.</w:t>
      </w:r>
    </w:p>
    <w:p w14:paraId="36872B21" w14:textId="77777777" w:rsidR="006076BE" w:rsidRPr="003803D4" w:rsidRDefault="006076BE" w:rsidP="00EC1B70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7A8E582B" w14:textId="77777777" w:rsidR="006076BE" w:rsidRPr="003803D4" w:rsidRDefault="006076BE" w:rsidP="00EC1B70">
      <w:pPr>
        <w:rPr>
          <w:rFonts w:asciiTheme="minorHAnsi" w:eastAsia="Batang" w:hAnsiTheme="minorHAnsi" w:cstheme="minorHAnsi"/>
          <w:iCs/>
          <w:sz w:val="20"/>
          <w:szCs w:val="20"/>
        </w:rPr>
      </w:pPr>
      <w:bookmarkStart w:id="1" w:name="_Hlk73969459"/>
      <w:r w:rsidRPr="003803D4">
        <w:rPr>
          <w:rFonts w:asciiTheme="minorHAnsi" w:eastAsia="Batang" w:hAnsiTheme="minorHAnsi" w:cstheme="minorHAnsi"/>
          <w:iCs/>
          <w:sz w:val="20"/>
          <w:szCs w:val="20"/>
        </w:rPr>
        <w:t>.................................</w:t>
      </w:r>
      <w:r w:rsidRPr="003803D4">
        <w:rPr>
          <w:rFonts w:asciiTheme="minorHAnsi" w:eastAsia="Batang" w:hAnsiTheme="minorHAnsi" w:cstheme="minorHAnsi"/>
          <w:sz w:val="20"/>
          <w:szCs w:val="20"/>
        </w:rPr>
        <w:t xml:space="preserve">, dnia </w:t>
      </w:r>
      <w:r w:rsidRPr="003803D4">
        <w:rPr>
          <w:rFonts w:asciiTheme="minorHAnsi" w:eastAsia="Batang" w:hAnsiTheme="minorHAnsi" w:cstheme="minorHAnsi"/>
          <w:iCs/>
          <w:sz w:val="20"/>
          <w:szCs w:val="20"/>
        </w:rPr>
        <w:t>.......................</w:t>
      </w:r>
      <w:r w:rsidRPr="003803D4">
        <w:rPr>
          <w:rFonts w:asciiTheme="minorHAnsi" w:eastAsia="Batang" w:hAnsiTheme="minorHAnsi" w:cstheme="minorHAnsi"/>
          <w:iCs/>
          <w:sz w:val="20"/>
          <w:szCs w:val="20"/>
        </w:rPr>
        <w:tab/>
      </w:r>
    </w:p>
    <w:p w14:paraId="41D958E4" w14:textId="77777777" w:rsidR="006076BE" w:rsidRPr="003803D4" w:rsidRDefault="006076BE" w:rsidP="00EC1B70">
      <w:pPr>
        <w:jc w:val="right"/>
        <w:rPr>
          <w:rFonts w:asciiTheme="minorHAnsi" w:eastAsia="Batang" w:hAnsiTheme="minorHAnsi" w:cstheme="minorHAnsi"/>
          <w:i/>
          <w:iCs/>
          <w:sz w:val="20"/>
          <w:szCs w:val="20"/>
        </w:rPr>
      </w:pPr>
      <w:r w:rsidRPr="003803D4">
        <w:rPr>
          <w:rFonts w:asciiTheme="minorHAnsi" w:eastAsia="Batang" w:hAnsiTheme="minorHAnsi" w:cstheme="minorHAnsi"/>
          <w:iCs/>
          <w:sz w:val="20"/>
          <w:szCs w:val="20"/>
        </w:rPr>
        <w:t xml:space="preserve"> </w:t>
      </w:r>
      <w:r w:rsidRPr="003803D4">
        <w:rPr>
          <w:rFonts w:asciiTheme="minorHAnsi" w:eastAsia="Batang" w:hAnsiTheme="minorHAnsi" w:cstheme="minorHAnsi"/>
          <w:iCs/>
          <w:sz w:val="20"/>
          <w:szCs w:val="20"/>
        </w:rPr>
        <w:tab/>
      </w:r>
      <w:r w:rsidRPr="003803D4">
        <w:rPr>
          <w:rFonts w:asciiTheme="minorHAnsi" w:eastAsia="Batang" w:hAnsiTheme="minorHAnsi" w:cstheme="minorHAnsi"/>
          <w:iCs/>
          <w:sz w:val="20"/>
          <w:szCs w:val="20"/>
        </w:rPr>
        <w:tab/>
        <w:t xml:space="preserve">                         </w:t>
      </w:r>
      <w:r w:rsidRPr="003803D4">
        <w:rPr>
          <w:rFonts w:asciiTheme="minorHAnsi" w:eastAsia="Batang" w:hAnsiTheme="minorHAnsi" w:cstheme="minorHAnsi"/>
          <w:i/>
          <w:iCs/>
          <w:sz w:val="20"/>
          <w:szCs w:val="20"/>
        </w:rPr>
        <w:t>…………………………………..………………………</w:t>
      </w:r>
    </w:p>
    <w:p w14:paraId="4A33F2A0" w14:textId="77777777" w:rsidR="006076BE" w:rsidRDefault="006076BE" w:rsidP="00EC1B70">
      <w:pPr>
        <w:ind w:left="5670" w:firstLine="6"/>
        <w:jc w:val="center"/>
        <w:rPr>
          <w:rFonts w:asciiTheme="minorHAnsi" w:eastAsia="Batang" w:hAnsiTheme="minorHAnsi" w:cstheme="minorHAnsi"/>
          <w:i/>
          <w:iCs/>
          <w:sz w:val="20"/>
          <w:szCs w:val="20"/>
          <w:vertAlign w:val="superscript"/>
        </w:rPr>
      </w:pPr>
      <w:r w:rsidRPr="003803D4">
        <w:rPr>
          <w:rFonts w:asciiTheme="minorHAnsi" w:eastAsia="Batang" w:hAnsiTheme="minorHAnsi" w:cstheme="minorHAnsi"/>
          <w:i/>
          <w:iCs/>
          <w:sz w:val="20"/>
          <w:szCs w:val="20"/>
          <w:vertAlign w:val="superscript"/>
        </w:rPr>
        <w:t xml:space="preserve">/pieczęć i podpis Wykonawcy </w:t>
      </w:r>
      <w:r w:rsidRPr="003803D4">
        <w:rPr>
          <w:rFonts w:asciiTheme="minorHAnsi" w:eastAsia="Batang" w:hAnsiTheme="minorHAnsi" w:cstheme="minorHAnsi"/>
          <w:i/>
          <w:iCs/>
          <w:sz w:val="20"/>
          <w:szCs w:val="20"/>
          <w:vertAlign w:val="superscript"/>
        </w:rPr>
        <w:br/>
        <w:t>lub osoby upoważnionej do reprezentowania Wykonawcy/</w:t>
      </w:r>
    </w:p>
    <w:p w14:paraId="22E6B931" w14:textId="77777777" w:rsidR="005F77A6" w:rsidRPr="003803D4" w:rsidRDefault="005F77A6" w:rsidP="00EC1B70">
      <w:pPr>
        <w:ind w:left="5670" w:firstLine="6"/>
        <w:jc w:val="center"/>
        <w:rPr>
          <w:rFonts w:asciiTheme="minorHAnsi" w:eastAsia="Batang" w:hAnsiTheme="minorHAnsi" w:cstheme="minorHAnsi"/>
          <w:i/>
          <w:iCs/>
          <w:sz w:val="20"/>
          <w:szCs w:val="20"/>
          <w:vertAlign w:val="superscript"/>
        </w:rPr>
      </w:pPr>
    </w:p>
    <w:bookmarkEnd w:id="1"/>
    <w:p w14:paraId="784ED225" w14:textId="09CD371C" w:rsidR="003803D4" w:rsidRPr="009736C5" w:rsidRDefault="003803D4" w:rsidP="00EC1B70">
      <w:pPr>
        <w:autoSpaceDE w:val="0"/>
        <w:autoSpaceDN w:val="0"/>
        <w:adjustRightInd w:val="0"/>
        <w:jc w:val="both"/>
        <w:rPr>
          <w:rFonts w:asciiTheme="minorHAnsi" w:eastAsia="SimSun" w:hAnsiTheme="minorHAnsi" w:cstheme="minorHAnsi"/>
          <w:i/>
          <w:iCs/>
          <w:color w:val="000000"/>
          <w:kern w:val="2"/>
          <w:sz w:val="16"/>
          <w:szCs w:val="16"/>
          <w:lang w:eastAsia="hi-IN" w:bidi="hi-IN"/>
        </w:rPr>
      </w:pPr>
      <w:r w:rsidRPr="009736C5">
        <w:rPr>
          <w:rFonts w:asciiTheme="minorHAnsi" w:eastAsia="SimSun" w:hAnsiTheme="minorHAnsi" w:cstheme="minorHAnsi"/>
          <w:i/>
          <w:iCs/>
          <w:color w:val="000000"/>
          <w:kern w:val="2"/>
          <w:sz w:val="16"/>
          <w:szCs w:val="16"/>
          <w:lang w:eastAsia="hi-IN" w:bidi="hi-IN"/>
        </w:rPr>
        <w:t xml:space="preserve">* RODO –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E67522B" w14:textId="31006C7D" w:rsidR="003803D4" w:rsidRPr="009736C5" w:rsidRDefault="003803D4" w:rsidP="00EC1B7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16"/>
          <w:szCs w:val="16"/>
        </w:rPr>
      </w:pPr>
      <w:r w:rsidRPr="009736C5">
        <w:rPr>
          <w:rFonts w:asciiTheme="minorHAnsi" w:eastAsia="SimSun" w:hAnsiTheme="minorHAnsi" w:cstheme="minorHAnsi"/>
          <w:i/>
          <w:iCs/>
          <w:color w:val="000000"/>
          <w:kern w:val="2"/>
          <w:sz w:val="16"/>
          <w:szCs w:val="16"/>
          <w:lang w:eastAsia="hi-IN" w:bidi="hi-IN"/>
        </w:rPr>
        <w:t>** W przypadku gdy Wykonawca nie przekazuje danych osobowych innych niż bezpośrednio jego dotyczących lub zachodzi wyłączenie stosowania obowiązku informacyjnego stosowanie do art. 13 ust. 4 lub art. 14 ust. 5 RODO treści oświadczenia Wykonawca nie składa (usunięcie treści oświadczenia np. przez jego wykreślenie).   </w:t>
      </w:r>
      <w:r w:rsidRPr="009736C5">
        <w:rPr>
          <w:rFonts w:asciiTheme="minorHAnsi" w:eastAsia="SimSun" w:hAnsiTheme="minorHAnsi" w:cstheme="minorHAnsi"/>
          <w:color w:val="000000"/>
          <w:kern w:val="2"/>
          <w:sz w:val="16"/>
          <w:szCs w:val="16"/>
          <w:lang w:eastAsia="hi-IN" w:bidi="hi-IN"/>
        </w:rPr>
        <w:t>  </w:t>
      </w:r>
    </w:p>
    <w:p w14:paraId="1BE9C0CA" w14:textId="7CC7F4B7" w:rsidR="006076BE" w:rsidRDefault="006076BE" w:rsidP="00EC1B70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sz w:val="20"/>
          <w:szCs w:val="20"/>
        </w:rPr>
      </w:pPr>
    </w:p>
    <w:p w14:paraId="0B6C129F" w14:textId="77777777" w:rsidR="00CA74DA" w:rsidRDefault="00CA74DA" w:rsidP="00EC1B70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Cs/>
          <w:i/>
          <w:sz w:val="20"/>
          <w:szCs w:val="20"/>
        </w:rPr>
      </w:pPr>
      <w:bookmarkStart w:id="2" w:name="_Hlk73969237"/>
    </w:p>
    <w:p w14:paraId="157A40F4" w14:textId="77777777" w:rsidR="00CA74DA" w:rsidRDefault="00CA74DA" w:rsidP="00EC1B70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29654EEB" w14:textId="77777777" w:rsidR="00CA74DA" w:rsidRDefault="00CA74DA" w:rsidP="00EC1B70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6D523A07" w14:textId="0E1A7E20" w:rsidR="006076BE" w:rsidRPr="003803D4" w:rsidRDefault="006076BE" w:rsidP="00EC1B70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Cs/>
          <w:i/>
          <w:sz w:val="20"/>
          <w:szCs w:val="20"/>
        </w:rPr>
      </w:pPr>
      <w:r w:rsidRPr="003803D4">
        <w:rPr>
          <w:rFonts w:asciiTheme="minorHAnsi" w:hAnsiTheme="minorHAnsi" w:cstheme="minorHAnsi"/>
          <w:bCs/>
          <w:i/>
          <w:sz w:val="20"/>
          <w:szCs w:val="20"/>
        </w:rPr>
        <w:t>Zał. Nr 1 do Formularza ofertowego</w:t>
      </w:r>
    </w:p>
    <w:p w14:paraId="25E56D48" w14:textId="57CEE32D" w:rsidR="006076BE" w:rsidRDefault="006076BE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42766759" w14:textId="77777777" w:rsidR="006721FB" w:rsidRDefault="006721FB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4B33FC13" w14:textId="63FAFA1C" w:rsidR="006721FB" w:rsidRDefault="006721FB" w:rsidP="00EC1B70">
      <w:pPr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</w:rPr>
        <w:t>Opis Przedmiotu Zamówienia</w:t>
      </w:r>
    </w:p>
    <w:p w14:paraId="159024E4" w14:textId="77777777" w:rsidR="007C7D5B" w:rsidRDefault="007C7D5B" w:rsidP="00EC1B70">
      <w:pPr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43C367BC" w14:textId="77777777" w:rsidR="006721FB" w:rsidRDefault="006721FB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61904F29" w14:textId="6845F3AE" w:rsidR="006721FB" w:rsidRPr="007C7D5B" w:rsidRDefault="007C7D5B" w:rsidP="00EC1B70">
      <w:pPr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7C7D5B">
        <w:rPr>
          <w:rFonts w:asciiTheme="minorHAnsi" w:hAnsiTheme="minorHAnsi" w:cstheme="minorHAnsi"/>
          <w:bCs/>
          <w:color w:val="000000"/>
          <w:sz w:val="20"/>
          <w:szCs w:val="20"/>
        </w:rPr>
        <w:t>W ramach niniejszego Zapytania odbędą się 2 wyjazdy edukacyjne zgodnie z poniższą tabelką:</w:t>
      </w:r>
    </w:p>
    <w:p w14:paraId="086B2291" w14:textId="77777777" w:rsidR="00BF00AD" w:rsidRPr="00656FA7" w:rsidRDefault="00BF00AD" w:rsidP="00BF00AD">
      <w:pPr>
        <w:autoSpaceDE w:val="0"/>
        <w:autoSpaceDN w:val="0"/>
        <w:adjustRightInd w:val="0"/>
        <w:rPr>
          <w:rFonts w:ascii="Calibri" w:hAnsi="Calibri" w:cs="Calibri"/>
          <w:b/>
        </w:rPr>
      </w:pPr>
    </w:p>
    <w:p w14:paraId="26AFDFDE" w14:textId="77777777" w:rsidR="00BF00AD" w:rsidRPr="00656FA7" w:rsidRDefault="00BF00AD" w:rsidP="00BF00AD">
      <w:pPr>
        <w:autoSpaceDE w:val="0"/>
        <w:autoSpaceDN w:val="0"/>
        <w:adjustRightInd w:val="0"/>
        <w:rPr>
          <w:rFonts w:ascii="Calibri" w:hAnsi="Calibri" w:cs="Calibri"/>
          <w:b/>
        </w:rPr>
      </w:pPr>
    </w:p>
    <w:tbl>
      <w:tblPr>
        <w:tblStyle w:val="Tabela-Siatka"/>
        <w:tblW w:w="10278" w:type="dxa"/>
        <w:tblInd w:w="-785" w:type="dxa"/>
        <w:tblLook w:val="04A0" w:firstRow="1" w:lastRow="0" w:firstColumn="1" w:lastColumn="0" w:noHBand="0" w:noVBand="1"/>
      </w:tblPr>
      <w:tblGrid>
        <w:gridCol w:w="516"/>
        <w:gridCol w:w="2816"/>
        <w:gridCol w:w="3118"/>
        <w:gridCol w:w="3828"/>
      </w:tblGrid>
      <w:tr w:rsidR="00BF00AD" w:rsidRPr="00D63F18" w14:paraId="6C242A07" w14:textId="77777777" w:rsidTr="00BF00AD">
        <w:trPr>
          <w:trHeight w:val="771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14:paraId="442BFD4C" w14:textId="77777777" w:rsidR="00BF00AD" w:rsidRPr="00D63F18" w:rsidRDefault="00BF00AD" w:rsidP="00BF6839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63F18">
              <w:rPr>
                <w:rFonts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816" w:type="dxa"/>
            <w:shd w:val="clear" w:color="auto" w:fill="D9D9D9" w:themeFill="background1" w:themeFillShade="D9"/>
            <w:vAlign w:val="center"/>
          </w:tcPr>
          <w:p w14:paraId="66A1288B" w14:textId="77777777" w:rsidR="00BF00AD" w:rsidRPr="00D63F18" w:rsidRDefault="00BF00AD" w:rsidP="00BF6839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63F18">
              <w:rPr>
                <w:rFonts w:cstheme="minorHAnsi"/>
                <w:b/>
                <w:bCs/>
                <w:sz w:val="20"/>
                <w:szCs w:val="20"/>
              </w:rPr>
              <w:t>Trasa przejazdu od - do</w:t>
            </w:r>
          </w:p>
          <w:p w14:paraId="4F9D57D4" w14:textId="77777777" w:rsidR="00BF00AD" w:rsidRPr="00D63F18" w:rsidRDefault="00BF00AD" w:rsidP="00BF6839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63F18">
              <w:rPr>
                <w:rFonts w:cstheme="minorHAnsi"/>
                <w:b/>
                <w:bCs/>
                <w:sz w:val="20"/>
                <w:szCs w:val="20"/>
              </w:rPr>
              <w:t>(</w:t>
            </w:r>
            <w:r>
              <w:rPr>
                <w:rFonts w:cstheme="minorHAnsi"/>
                <w:b/>
                <w:bCs/>
                <w:sz w:val="20"/>
                <w:szCs w:val="20"/>
              </w:rPr>
              <w:t>w dwie strony</w:t>
            </w:r>
            <w:r w:rsidRPr="00D63F18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623F391B" w14:textId="77777777" w:rsidR="00BF00AD" w:rsidRPr="00D63F18" w:rsidRDefault="00BF00AD" w:rsidP="00BF6839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63F18">
              <w:rPr>
                <w:rFonts w:cstheme="minorHAnsi"/>
                <w:b/>
                <w:bCs/>
                <w:sz w:val="20"/>
                <w:szCs w:val="20"/>
              </w:rPr>
              <w:t>Przewidywany termin wyjazdu - miesiąc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2E7E9986" w14:textId="77777777" w:rsidR="00BF00AD" w:rsidRDefault="00BF00AD" w:rsidP="00BF6839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Ilość uczestników</w:t>
            </w:r>
          </w:p>
          <w:p w14:paraId="49D485EB" w14:textId="77777777" w:rsidR="00BF00AD" w:rsidRPr="00D63F18" w:rsidRDefault="00BF00AD" w:rsidP="00BF6839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Ilość Opiekunów</w:t>
            </w:r>
          </w:p>
        </w:tc>
      </w:tr>
      <w:tr w:rsidR="00BF00AD" w:rsidRPr="00D63F18" w14:paraId="6755D2F5" w14:textId="77777777" w:rsidTr="00BF00AD">
        <w:tc>
          <w:tcPr>
            <w:tcW w:w="516" w:type="dxa"/>
            <w:vAlign w:val="center"/>
          </w:tcPr>
          <w:p w14:paraId="426D4561" w14:textId="77777777" w:rsidR="00BF00AD" w:rsidRPr="00D63F18" w:rsidRDefault="00BF00AD" w:rsidP="00BF6839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2816" w:type="dxa"/>
            <w:vAlign w:val="center"/>
          </w:tcPr>
          <w:p w14:paraId="750B775F" w14:textId="77777777" w:rsidR="00BF00AD" w:rsidRDefault="00BF00AD" w:rsidP="00BF683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Kartuzy  –</w:t>
            </w:r>
          </w:p>
          <w:p w14:paraId="4FDCF76E" w14:textId="7263B673" w:rsidR="00BF00AD" w:rsidRDefault="00AA087A" w:rsidP="00AA087A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Kąty Rybackie –</w:t>
            </w:r>
          </w:p>
          <w:p w14:paraId="238BA7EB" w14:textId="7E7EC472" w:rsidR="00AA087A" w:rsidRPr="00D63F18" w:rsidRDefault="00AA087A" w:rsidP="00AA087A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Kartuzy</w:t>
            </w:r>
          </w:p>
        </w:tc>
        <w:tc>
          <w:tcPr>
            <w:tcW w:w="3118" w:type="dxa"/>
            <w:vAlign w:val="center"/>
          </w:tcPr>
          <w:p w14:paraId="3FB5A8A7" w14:textId="3EDA433E" w:rsidR="00BF00AD" w:rsidRDefault="00BF00AD" w:rsidP="00BF6839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1</w:t>
            </w:r>
            <w:r w:rsidR="006D163C">
              <w:rPr>
                <w:rFonts w:cstheme="minorHAnsi"/>
              </w:rPr>
              <w:t>8</w:t>
            </w:r>
            <w:r>
              <w:rPr>
                <w:rFonts w:cstheme="minorHAnsi"/>
              </w:rPr>
              <w:t xml:space="preserve"> kwiecień </w:t>
            </w:r>
            <w:r w:rsidR="006D163C">
              <w:rPr>
                <w:rFonts w:cstheme="minorHAnsi"/>
              </w:rPr>
              <w:t>2026</w:t>
            </w:r>
          </w:p>
          <w:p w14:paraId="3713F70B" w14:textId="77777777" w:rsidR="00BF00AD" w:rsidRPr="00D63F18" w:rsidRDefault="00BF00AD" w:rsidP="00BF6839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Godz. 8.00-14.00</w:t>
            </w:r>
          </w:p>
        </w:tc>
        <w:tc>
          <w:tcPr>
            <w:tcW w:w="3828" w:type="dxa"/>
          </w:tcPr>
          <w:p w14:paraId="13F93BD0" w14:textId="77777777" w:rsidR="00BF00AD" w:rsidRDefault="00BF00AD" w:rsidP="00BF6839">
            <w:pPr>
              <w:spacing w:line="276" w:lineRule="auto"/>
              <w:jc w:val="center"/>
              <w:rPr>
                <w:rFonts w:cstheme="minorHAnsi"/>
              </w:rPr>
            </w:pPr>
          </w:p>
          <w:p w14:paraId="5B7853BB" w14:textId="33E0A124" w:rsidR="00BF00AD" w:rsidRDefault="00BF00AD" w:rsidP="00BF6839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  <w:r w:rsidR="006D163C">
              <w:rPr>
                <w:rFonts w:cstheme="minorHAnsi"/>
              </w:rPr>
              <w:t>4</w:t>
            </w:r>
            <w:r>
              <w:rPr>
                <w:rFonts w:cstheme="minorHAnsi"/>
              </w:rPr>
              <w:t xml:space="preserve"> Uczestników</w:t>
            </w:r>
          </w:p>
          <w:p w14:paraId="32311D7A" w14:textId="77777777" w:rsidR="00BF00AD" w:rsidRDefault="00BF00AD" w:rsidP="00BF6839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 Opiekunów</w:t>
            </w:r>
          </w:p>
          <w:p w14:paraId="2144A46B" w14:textId="77777777" w:rsidR="00BF00AD" w:rsidRPr="00D63F18" w:rsidRDefault="00BF00AD" w:rsidP="00BF6839">
            <w:pPr>
              <w:spacing w:line="276" w:lineRule="auto"/>
              <w:rPr>
                <w:rFonts w:cstheme="minorHAnsi"/>
              </w:rPr>
            </w:pPr>
          </w:p>
        </w:tc>
      </w:tr>
      <w:tr w:rsidR="00BF00AD" w:rsidRPr="00D63F18" w14:paraId="6278DA37" w14:textId="77777777" w:rsidTr="00BF00AD">
        <w:tc>
          <w:tcPr>
            <w:tcW w:w="516" w:type="dxa"/>
            <w:vAlign w:val="center"/>
          </w:tcPr>
          <w:p w14:paraId="628B0075" w14:textId="77777777" w:rsidR="00BF00AD" w:rsidRPr="00D63F18" w:rsidRDefault="00BF00AD" w:rsidP="00BF6839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816" w:type="dxa"/>
            <w:vAlign w:val="center"/>
          </w:tcPr>
          <w:p w14:paraId="099D6139" w14:textId="77777777" w:rsidR="00BF00AD" w:rsidRDefault="00BF00AD" w:rsidP="00BF683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Kartuzy –</w:t>
            </w:r>
          </w:p>
          <w:p w14:paraId="0C36999F" w14:textId="77777777" w:rsidR="00BF00AD" w:rsidRDefault="00AA087A" w:rsidP="00BF6839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Słowiński Park Narodowy-</w:t>
            </w:r>
          </w:p>
          <w:p w14:paraId="3589879C" w14:textId="6E737A09" w:rsidR="00AA087A" w:rsidRPr="00D63F18" w:rsidRDefault="00AA087A" w:rsidP="00BF6839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Kartuzy</w:t>
            </w:r>
          </w:p>
        </w:tc>
        <w:tc>
          <w:tcPr>
            <w:tcW w:w="3118" w:type="dxa"/>
            <w:vAlign w:val="center"/>
          </w:tcPr>
          <w:p w14:paraId="7824346D" w14:textId="2AF7B1F4" w:rsidR="00BF00AD" w:rsidRDefault="00AA087A" w:rsidP="00BF6839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09</w:t>
            </w:r>
            <w:r w:rsidR="00BF00AD">
              <w:rPr>
                <w:rFonts w:cstheme="minorHAnsi"/>
              </w:rPr>
              <w:t xml:space="preserve"> maja 202</w:t>
            </w:r>
            <w:r>
              <w:rPr>
                <w:rFonts w:cstheme="minorHAnsi"/>
              </w:rPr>
              <w:t>6</w:t>
            </w:r>
          </w:p>
          <w:p w14:paraId="1FFC21C0" w14:textId="0AAA319F" w:rsidR="00BF00AD" w:rsidRPr="00D63F18" w:rsidRDefault="00BF00AD" w:rsidP="00BF6839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Godz. 8.00-1</w:t>
            </w:r>
            <w:r w:rsidR="00AA087A">
              <w:rPr>
                <w:rFonts w:cstheme="minorHAnsi"/>
              </w:rPr>
              <w:t>6</w:t>
            </w:r>
            <w:r>
              <w:rPr>
                <w:rFonts w:cstheme="minorHAnsi"/>
              </w:rPr>
              <w:t>.00</w:t>
            </w:r>
          </w:p>
        </w:tc>
        <w:tc>
          <w:tcPr>
            <w:tcW w:w="3828" w:type="dxa"/>
          </w:tcPr>
          <w:p w14:paraId="26A788CF" w14:textId="7BEE6692" w:rsidR="00BF00AD" w:rsidRDefault="00BF00AD" w:rsidP="00BF6839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  <w:r w:rsidR="00AA087A">
              <w:rPr>
                <w:rFonts w:cstheme="minorHAnsi"/>
              </w:rPr>
              <w:t>4</w:t>
            </w:r>
            <w:r>
              <w:rPr>
                <w:rFonts w:cstheme="minorHAnsi"/>
              </w:rPr>
              <w:t xml:space="preserve"> Uczestników</w:t>
            </w:r>
          </w:p>
          <w:p w14:paraId="043840AC" w14:textId="77777777" w:rsidR="00BF00AD" w:rsidRDefault="00BF00AD" w:rsidP="00BF6839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 Opiekunów</w:t>
            </w:r>
          </w:p>
          <w:p w14:paraId="7D15C74B" w14:textId="77777777" w:rsidR="00BF00AD" w:rsidRPr="00D63F18" w:rsidRDefault="00BF00AD" w:rsidP="00BF6839">
            <w:pPr>
              <w:spacing w:line="276" w:lineRule="auto"/>
              <w:rPr>
                <w:rFonts w:cstheme="minorHAnsi"/>
              </w:rPr>
            </w:pPr>
          </w:p>
        </w:tc>
      </w:tr>
    </w:tbl>
    <w:p w14:paraId="37E7A061" w14:textId="77777777" w:rsidR="00BF00AD" w:rsidRDefault="00BF00AD" w:rsidP="00BF00AD">
      <w:pPr>
        <w:jc w:val="both"/>
        <w:rPr>
          <w:rFonts w:ascii="Calibri" w:hAnsi="Calibri" w:cs="Calibri"/>
        </w:rPr>
      </w:pPr>
    </w:p>
    <w:p w14:paraId="325DE5DC" w14:textId="77777777" w:rsidR="006721FB" w:rsidRDefault="006721FB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7CD34739" w14:textId="77777777" w:rsidR="006721FB" w:rsidRDefault="006721FB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2ED57ABA" w14:textId="77777777" w:rsidR="00BF00AD" w:rsidRDefault="00BF00AD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6BA935C4" w14:textId="77777777" w:rsidR="00BF00AD" w:rsidRDefault="00BF00AD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407CFFA3" w14:textId="77777777" w:rsidR="00BF00AD" w:rsidRDefault="00BF00AD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2BFB07B7" w14:textId="77777777" w:rsidR="00BF00AD" w:rsidRDefault="00BF00AD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0739F5C9" w14:textId="77777777" w:rsidR="00BF00AD" w:rsidRDefault="00BF00AD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168A1D52" w14:textId="77777777" w:rsidR="00BF00AD" w:rsidRDefault="00BF00AD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76140A8D" w14:textId="77777777" w:rsidR="00BF00AD" w:rsidRDefault="00BF00AD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39D0EDB2" w14:textId="77777777" w:rsidR="00B90E1D" w:rsidRDefault="00B90E1D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4AB10893" w14:textId="77777777" w:rsidR="00B90E1D" w:rsidRDefault="00B90E1D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72BBF074" w14:textId="77777777" w:rsidR="00B90E1D" w:rsidRDefault="00B90E1D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5B80A1F5" w14:textId="77777777" w:rsidR="00B90E1D" w:rsidRDefault="00B90E1D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49215E55" w14:textId="77777777" w:rsidR="00B90E1D" w:rsidRDefault="00B90E1D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71CED3CD" w14:textId="77777777" w:rsidR="00B90E1D" w:rsidRDefault="00B90E1D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72523848" w14:textId="77777777" w:rsidR="00B90E1D" w:rsidRDefault="00B90E1D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35623A9F" w14:textId="77777777" w:rsidR="00B90E1D" w:rsidRDefault="00B90E1D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1A9E1095" w14:textId="77777777" w:rsidR="00B90E1D" w:rsidRDefault="00B90E1D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32DD7AF4" w14:textId="77777777" w:rsidR="00B90E1D" w:rsidRDefault="00B90E1D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3AB5C5E4" w14:textId="77777777" w:rsidR="009B1535" w:rsidRDefault="009B1535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4AC2AC7C" w14:textId="77777777" w:rsidR="00B90E1D" w:rsidRDefault="00B90E1D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605291AB" w14:textId="77777777" w:rsidR="00B90E1D" w:rsidRDefault="00B90E1D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3C00D7BC" w14:textId="77777777" w:rsidR="00445D90" w:rsidRDefault="00445D90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33A5D45F" w14:textId="77777777" w:rsidR="00445D90" w:rsidRDefault="00445D90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1EB64E56" w14:textId="77777777" w:rsidR="00445D90" w:rsidRDefault="00445D90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29DAF934" w14:textId="77777777" w:rsidR="00445D90" w:rsidRDefault="00445D90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4BEBD8D6" w14:textId="77777777" w:rsidR="00445D90" w:rsidRDefault="00445D90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0668AEE9" w14:textId="77777777" w:rsidR="00445D90" w:rsidRDefault="00445D90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2FA0B920" w14:textId="77777777" w:rsidR="00445D90" w:rsidRDefault="00445D90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768ED42B" w14:textId="77777777" w:rsidR="00B90E1D" w:rsidRDefault="00B90E1D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08EA2E8F" w14:textId="77777777" w:rsidR="00B90E1D" w:rsidRDefault="00B90E1D" w:rsidP="00EC1B70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bookmarkEnd w:id="2"/>
    <w:p w14:paraId="18CC450A" w14:textId="77777777" w:rsidR="009B1535" w:rsidRPr="009B1535" w:rsidRDefault="009B1535" w:rsidP="009B1535">
      <w:pPr>
        <w:jc w:val="right"/>
        <w:rPr>
          <w:rFonts w:asciiTheme="minorHAnsi" w:eastAsia="Calibri" w:hAnsiTheme="minorHAnsi" w:cstheme="minorHAnsi"/>
          <w:bCs/>
          <w:sz w:val="20"/>
          <w:szCs w:val="20"/>
        </w:rPr>
      </w:pPr>
      <w:r w:rsidRPr="009B1535">
        <w:rPr>
          <w:rFonts w:asciiTheme="minorHAnsi" w:eastAsia="Calibri" w:hAnsiTheme="minorHAnsi" w:cstheme="minorHAnsi"/>
          <w:bCs/>
          <w:i/>
          <w:sz w:val="20"/>
          <w:szCs w:val="20"/>
        </w:rPr>
        <w:t>Zał. Nr 2 do Formularza ofertowego</w:t>
      </w:r>
    </w:p>
    <w:p w14:paraId="6F816261" w14:textId="77777777" w:rsidR="009B1535" w:rsidRPr="009B1535" w:rsidRDefault="009B1535" w:rsidP="009B1535">
      <w:pPr>
        <w:rPr>
          <w:rFonts w:asciiTheme="minorHAnsi" w:eastAsia="Calibri" w:hAnsiTheme="minorHAnsi" w:cstheme="minorHAnsi"/>
          <w:b/>
          <w:sz w:val="20"/>
          <w:szCs w:val="20"/>
        </w:rPr>
      </w:pPr>
    </w:p>
    <w:p w14:paraId="51A80398" w14:textId="77777777" w:rsidR="009B1535" w:rsidRPr="009B1535" w:rsidRDefault="009B1535" w:rsidP="009B1535">
      <w:pPr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</w:p>
    <w:p w14:paraId="359ECED6" w14:textId="77777777" w:rsidR="009B1535" w:rsidRPr="009B1535" w:rsidRDefault="009B1535" w:rsidP="009B1535">
      <w:pPr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  <w:r w:rsidRPr="009B1535">
        <w:rPr>
          <w:rFonts w:asciiTheme="minorHAnsi" w:eastAsia="Calibri" w:hAnsiTheme="minorHAnsi" w:cstheme="minorHAnsi"/>
          <w:b/>
          <w:sz w:val="20"/>
          <w:szCs w:val="20"/>
        </w:rPr>
        <w:t xml:space="preserve">OŚWIADCZENIE O BRAKU POWIĄZAŃ </w:t>
      </w:r>
      <w:r w:rsidRPr="009B1535">
        <w:rPr>
          <w:rFonts w:asciiTheme="minorHAnsi" w:eastAsia="Calibri" w:hAnsiTheme="minorHAnsi" w:cstheme="minorHAnsi"/>
          <w:b/>
          <w:sz w:val="20"/>
          <w:szCs w:val="20"/>
        </w:rPr>
        <w:br/>
        <w:t xml:space="preserve">KAPITAŁOWYCH I OSOBOWYCH </w:t>
      </w:r>
    </w:p>
    <w:p w14:paraId="2871C1CF" w14:textId="77777777" w:rsidR="009B1535" w:rsidRPr="009B1535" w:rsidRDefault="009B1535" w:rsidP="009B1535">
      <w:pPr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</w:p>
    <w:p w14:paraId="2F24E26A" w14:textId="77777777" w:rsidR="009B1535" w:rsidRPr="009B1535" w:rsidRDefault="009B1535" w:rsidP="009B1535">
      <w:pPr>
        <w:rPr>
          <w:rFonts w:asciiTheme="minorHAnsi" w:eastAsia="Calibri" w:hAnsiTheme="minorHAnsi" w:cstheme="minorHAnsi"/>
          <w:b/>
          <w:sz w:val="20"/>
          <w:szCs w:val="20"/>
        </w:rPr>
      </w:pPr>
    </w:p>
    <w:p w14:paraId="350EC989" w14:textId="77777777" w:rsidR="009B1535" w:rsidRPr="009B1535" w:rsidRDefault="009B1535" w:rsidP="009B1535">
      <w:pPr>
        <w:ind w:firstLine="708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9B1535">
        <w:rPr>
          <w:rFonts w:asciiTheme="minorHAnsi" w:eastAsia="Calibri" w:hAnsiTheme="minorHAnsi" w:cstheme="minorHAnsi"/>
          <w:sz w:val="20"/>
          <w:szCs w:val="20"/>
        </w:rPr>
        <w:t xml:space="preserve">Oświadczam, że nie jestem powiązany z Zamawiającym osobowo lub kapitałowo. </w:t>
      </w:r>
      <w:r w:rsidRPr="009B1535">
        <w:rPr>
          <w:rFonts w:asciiTheme="minorHAnsi" w:eastAsia="Calibri" w:hAnsiTheme="minorHAnsi" w:cstheme="minorHAnsi"/>
          <w:sz w:val="20"/>
          <w:szCs w:val="20"/>
        </w:rPr>
        <w:br/>
        <w:t>Przez powiązania kapitałowe lub osobowe rozumie się wzajemne powiazania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3565C1F" w14:textId="77777777" w:rsidR="009B1535" w:rsidRPr="009B1535" w:rsidRDefault="009B1535" w:rsidP="009B1535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>uczestniczeniu w spółce jako wspólnik spółki cywilnej lub spółki osobowej;</w:t>
      </w:r>
    </w:p>
    <w:p w14:paraId="7318D272" w14:textId="77777777" w:rsidR="009B1535" w:rsidRPr="009B1535" w:rsidRDefault="009B1535" w:rsidP="009B1535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>posiadaniu co najmniej 10 % udziałów lub akcji;</w:t>
      </w:r>
    </w:p>
    <w:p w14:paraId="1A4E60AB" w14:textId="77777777" w:rsidR="009B1535" w:rsidRPr="009B1535" w:rsidRDefault="009B1535" w:rsidP="009B1535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>pełnieniu funkcji członka organu nadzorczego lub zarządzającego, prokurenta, pełnomocnika;</w:t>
      </w:r>
    </w:p>
    <w:p w14:paraId="4BDF4056" w14:textId="77777777" w:rsidR="009B1535" w:rsidRPr="009B1535" w:rsidRDefault="009B1535" w:rsidP="009B1535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>pozostawaniu w związku małżeńskim, w stosunku pokrewieństwa lub powinowactwa w linii prostej, pokrewieństwa lub powinowactwa w linii bocznej do drugiego stopnia lub                              w stosunku przysposobienia, opieki lub kurateli.</w:t>
      </w:r>
    </w:p>
    <w:p w14:paraId="4EB3F045" w14:textId="77777777" w:rsidR="009B1535" w:rsidRPr="009B1535" w:rsidRDefault="009B1535" w:rsidP="009B1535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815566A" w14:textId="77777777" w:rsidR="009B1535" w:rsidRPr="009B1535" w:rsidRDefault="009B1535" w:rsidP="009B1535">
      <w:pPr>
        <w:rPr>
          <w:rFonts w:asciiTheme="minorHAnsi" w:eastAsia="Batang" w:hAnsiTheme="minorHAnsi" w:cstheme="minorHAnsi"/>
          <w:iCs/>
          <w:sz w:val="20"/>
          <w:szCs w:val="20"/>
        </w:rPr>
      </w:pPr>
    </w:p>
    <w:p w14:paraId="15A10810" w14:textId="77777777" w:rsidR="009B1535" w:rsidRPr="009B1535" w:rsidRDefault="009B1535" w:rsidP="009B1535">
      <w:pPr>
        <w:rPr>
          <w:rFonts w:asciiTheme="minorHAnsi" w:eastAsia="Batang" w:hAnsiTheme="minorHAnsi" w:cstheme="minorHAnsi"/>
          <w:iCs/>
          <w:sz w:val="20"/>
          <w:szCs w:val="20"/>
        </w:rPr>
      </w:pPr>
      <w:bookmarkStart w:id="3" w:name="_Hlk190762460"/>
      <w:r w:rsidRPr="009B1535">
        <w:rPr>
          <w:rFonts w:asciiTheme="minorHAnsi" w:eastAsia="Batang" w:hAnsiTheme="minorHAnsi" w:cstheme="minorHAnsi"/>
          <w:iCs/>
          <w:sz w:val="20"/>
          <w:szCs w:val="20"/>
        </w:rPr>
        <w:t>.................................</w:t>
      </w:r>
      <w:r w:rsidRPr="009B1535">
        <w:rPr>
          <w:rFonts w:asciiTheme="minorHAnsi" w:eastAsia="Batang" w:hAnsiTheme="minorHAnsi" w:cstheme="minorHAnsi"/>
          <w:sz w:val="20"/>
          <w:szCs w:val="20"/>
        </w:rPr>
        <w:t xml:space="preserve">, dnia </w:t>
      </w:r>
      <w:r w:rsidRPr="009B1535">
        <w:rPr>
          <w:rFonts w:asciiTheme="minorHAnsi" w:eastAsia="Batang" w:hAnsiTheme="minorHAnsi" w:cstheme="minorHAnsi"/>
          <w:iCs/>
          <w:sz w:val="20"/>
          <w:szCs w:val="20"/>
        </w:rPr>
        <w:t>.......................</w:t>
      </w:r>
      <w:r w:rsidRPr="009B1535">
        <w:rPr>
          <w:rFonts w:asciiTheme="minorHAnsi" w:eastAsia="Batang" w:hAnsiTheme="minorHAnsi" w:cstheme="minorHAnsi"/>
          <w:iCs/>
          <w:sz w:val="20"/>
          <w:szCs w:val="20"/>
        </w:rPr>
        <w:tab/>
      </w:r>
    </w:p>
    <w:p w14:paraId="5DBF0256" w14:textId="77777777" w:rsidR="009B1535" w:rsidRPr="009B1535" w:rsidRDefault="009B1535" w:rsidP="009B1535">
      <w:pPr>
        <w:jc w:val="right"/>
        <w:rPr>
          <w:rFonts w:asciiTheme="minorHAnsi" w:eastAsia="Batang" w:hAnsiTheme="minorHAnsi" w:cstheme="minorHAnsi"/>
          <w:i/>
          <w:iCs/>
          <w:sz w:val="20"/>
          <w:szCs w:val="20"/>
        </w:rPr>
      </w:pPr>
      <w:r w:rsidRPr="009B1535">
        <w:rPr>
          <w:rFonts w:asciiTheme="minorHAnsi" w:eastAsia="Batang" w:hAnsiTheme="minorHAnsi" w:cstheme="minorHAnsi"/>
          <w:iCs/>
          <w:sz w:val="20"/>
          <w:szCs w:val="20"/>
        </w:rPr>
        <w:t xml:space="preserve">                         </w:t>
      </w:r>
      <w:r w:rsidRPr="009B1535">
        <w:rPr>
          <w:rFonts w:asciiTheme="minorHAnsi" w:eastAsia="Batang" w:hAnsiTheme="minorHAnsi" w:cstheme="minorHAnsi"/>
          <w:i/>
          <w:iCs/>
          <w:sz w:val="20"/>
          <w:szCs w:val="20"/>
        </w:rPr>
        <w:t>…………………………………..………………………</w:t>
      </w:r>
    </w:p>
    <w:p w14:paraId="03C983C0" w14:textId="77777777" w:rsidR="009B1535" w:rsidRPr="009B1535" w:rsidRDefault="009B1535" w:rsidP="009B1535">
      <w:pPr>
        <w:ind w:left="5670" w:firstLine="6"/>
        <w:jc w:val="center"/>
        <w:rPr>
          <w:rFonts w:asciiTheme="minorHAnsi" w:eastAsia="Batang" w:hAnsiTheme="minorHAnsi" w:cstheme="minorHAnsi"/>
          <w:i/>
          <w:iCs/>
          <w:sz w:val="20"/>
          <w:szCs w:val="20"/>
          <w:vertAlign w:val="superscript"/>
        </w:rPr>
      </w:pPr>
      <w:r w:rsidRPr="009B1535">
        <w:rPr>
          <w:rFonts w:asciiTheme="minorHAnsi" w:eastAsia="Batang" w:hAnsiTheme="minorHAnsi" w:cstheme="minorHAnsi"/>
          <w:i/>
          <w:iCs/>
          <w:sz w:val="20"/>
          <w:szCs w:val="20"/>
          <w:vertAlign w:val="superscript"/>
        </w:rPr>
        <w:t xml:space="preserve">/pieczęć i podpis Wykonawcy </w:t>
      </w:r>
      <w:r w:rsidRPr="009B1535">
        <w:rPr>
          <w:rFonts w:asciiTheme="minorHAnsi" w:eastAsia="Batang" w:hAnsiTheme="minorHAnsi" w:cstheme="minorHAnsi"/>
          <w:i/>
          <w:iCs/>
          <w:sz w:val="20"/>
          <w:szCs w:val="20"/>
          <w:vertAlign w:val="superscript"/>
        </w:rPr>
        <w:br/>
        <w:t>lub osoby upoważnionej do reprezentowania Wykonawcy/</w:t>
      </w:r>
    </w:p>
    <w:bookmarkEnd w:id="3"/>
    <w:p w14:paraId="64CFFC71" w14:textId="77777777" w:rsidR="009B1535" w:rsidRPr="009B1535" w:rsidRDefault="009B1535" w:rsidP="009B1535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A1474E3" w14:textId="77777777" w:rsidR="009B1535" w:rsidRP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1DD4E948" w14:textId="77777777" w:rsidR="009B1535" w:rsidRP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0C062735" w14:textId="77777777" w:rsidR="009B1535" w:rsidRP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631ACAA2" w14:textId="77777777" w:rsidR="009B1535" w:rsidRP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15DC9367" w14:textId="77777777" w:rsidR="009B1535" w:rsidRP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4A0F9522" w14:textId="77777777" w:rsid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575A5902" w14:textId="77777777" w:rsid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1773AA56" w14:textId="77777777" w:rsid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659FAA47" w14:textId="77777777" w:rsid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74F0E3C8" w14:textId="77777777" w:rsid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5E8A1128" w14:textId="77777777" w:rsid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155C7AA9" w14:textId="77777777" w:rsid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2FE3656D" w14:textId="77777777" w:rsid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1BD927E2" w14:textId="77777777" w:rsid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3178D66A" w14:textId="77777777" w:rsid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6FFFFD9F" w14:textId="77777777" w:rsid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1FA561BD" w14:textId="77777777" w:rsid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6289ADE8" w14:textId="77777777" w:rsid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27639B3B" w14:textId="77777777" w:rsid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434A4CFA" w14:textId="77777777" w:rsid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569C8E21" w14:textId="77777777" w:rsid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1B983E6D" w14:textId="77777777" w:rsid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15B3C3EA" w14:textId="77777777" w:rsid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521F8509" w14:textId="77777777" w:rsid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067C8F2F" w14:textId="77777777" w:rsidR="009B1535" w:rsidRP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52D91477" w14:textId="77777777" w:rsidR="009B1535" w:rsidRP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6CF2EE46" w14:textId="77777777" w:rsidR="009B1535" w:rsidRP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3EABD37D" w14:textId="77777777" w:rsidR="009B1535" w:rsidRP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60DD3727" w14:textId="77777777" w:rsidR="009B1535" w:rsidRPr="009B1535" w:rsidRDefault="009B1535" w:rsidP="009B1535">
      <w:pPr>
        <w:ind w:left="4254" w:firstLine="708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2199BDB8" w14:textId="77777777" w:rsidR="009B1535" w:rsidRPr="009B1535" w:rsidRDefault="009B1535" w:rsidP="009B1535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220FFA90" w14:textId="77777777" w:rsidR="009B1535" w:rsidRPr="009B1535" w:rsidRDefault="009B1535" w:rsidP="009B1535">
      <w:pPr>
        <w:jc w:val="right"/>
        <w:rPr>
          <w:rFonts w:asciiTheme="minorHAnsi" w:eastAsia="Calibri" w:hAnsiTheme="minorHAnsi" w:cstheme="minorHAnsi"/>
          <w:bCs/>
          <w:sz w:val="20"/>
          <w:szCs w:val="20"/>
        </w:rPr>
      </w:pPr>
      <w:r w:rsidRPr="009B1535">
        <w:rPr>
          <w:rFonts w:asciiTheme="minorHAnsi" w:eastAsia="Calibri" w:hAnsiTheme="minorHAnsi" w:cstheme="minorHAnsi"/>
          <w:bCs/>
          <w:i/>
          <w:sz w:val="20"/>
          <w:szCs w:val="20"/>
        </w:rPr>
        <w:t>Zał. Nr 3 do Formularza ofertowego</w:t>
      </w:r>
    </w:p>
    <w:p w14:paraId="5A0C1B10" w14:textId="77777777" w:rsidR="009B1535" w:rsidRPr="009B1535" w:rsidRDefault="009B1535" w:rsidP="009B1535">
      <w:pPr>
        <w:ind w:right="-2"/>
        <w:contextualSpacing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D7709DC" w14:textId="77777777" w:rsidR="009B1535" w:rsidRPr="009B1535" w:rsidRDefault="009B1535" w:rsidP="009B1535">
      <w:pPr>
        <w:ind w:right="-2"/>
        <w:contextualSpacing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AC1F69D" w14:textId="77777777" w:rsidR="009B1535" w:rsidRPr="009B1535" w:rsidRDefault="009B1535" w:rsidP="009B1535">
      <w:pPr>
        <w:ind w:right="-2"/>
        <w:contextualSpacing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9B1535">
        <w:rPr>
          <w:rFonts w:asciiTheme="minorHAnsi" w:hAnsiTheme="minorHAnsi" w:cstheme="minorHAnsi"/>
          <w:b/>
          <w:bCs/>
          <w:sz w:val="20"/>
          <w:szCs w:val="20"/>
        </w:rPr>
        <w:t>OŚWIADCZENIE O NIEPODLEGANIU WYKLUCZENIOM</w:t>
      </w:r>
    </w:p>
    <w:p w14:paraId="7E1EDFFD" w14:textId="77777777" w:rsidR="009B1535" w:rsidRPr="009B1535" w:rsidRDefault="009B1535" w:rsidP="009B1535">
      <w:pPr>
        <w:ind w:right="-2"/>
        <w:contextualSpacing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9B1535">
        <w:rPr>
          <w:rFonts w:asciiTheme="minorHAnsi" w:hAnsiTheme="minorHAnsi" w:cstheme="minorHAnsi"/>
          <w:bCs/>
          <w:sz w:val="20"/>
          <w:szCs w:val="20"/>
        </w:rPr>
        <w:t> </w:t>
      </w:r>
    </w:p>
    <w:p w14:paraId="0183EFF7" w14:textId="77777777" w:rsidR="009B1535" w:rsidRPr="009B1535" w:rsidRDefault="009B1535" w:rsidP="009B1535">
      <w:pPr>
        <w:ind w:right="-2"/>
        <w:contextualSpacing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9B1535">
        <w:rPr>
          <w:rFonts w:asciiTheme="minorHAnsi" w:hAnsiTheme="minorHAnsi" w:cstheme="minorHAnsi"/>
          <w:bCs/>
          <w:sz w:val="20"/>
          <w:szCs w:val="20"/>
        </w:rPr>
        <w:t> </w:t>
      </w:r>
    </w:p>
    <w:p w14:paraId="3D997E5E" w14:textId="77777777" w:rsidR="009B1535" w:rsidRPr="009B1535" w:rsidRDefault="009B1535" w:rsidP="009B1535">
      <w:pPr>
        <w:ind w:right="-2"/>
        <w:contextualSpacing/>
        <w:rPr>
          <w:rFonts w:asciiTheme="minorHAnsi" w:hAnsiTheme="minorHAnsi" w:cstheme="minorHAnsi"/>
          <w:bCs/>
          <w:sz w:val="20"/>
          <w:szCs w:val="20"/>
        </w:rPr>
      </w:pPr>
      <w:r w:rsidRPr="009B1535">
        <w:rPr>
          <w:rFonts w:asciiTheme="minorHAnsi" w:hAnsiTheme="minorHAnsi" w:cstheme="minorHAnsi"/>
          <w:bCs/>
          <w:sz w:val="20"/>
          <w:szCs w:val="20"/>
        </w:rPr>
        <w:t>Ja niżej podpisany ……………………………………., reprezentując ……………………………. (nazwa Wykonawcy) Oświadczam, iż Wykonawca:</w:t>
      </w:r>
    </w:p>
    <w:p w14:paraId="4491B95C" w14:textId="77777777" w:rsidR="009B1535" w:rsidRPr="009B1535" w:rsidRDefault="009B1535" w:rsidP="009B1535">
      <w:pPr>
        <w:pStyle w:val="Akapitzlist"/>
        <w:numPr>
          <w:ilvl w:val="0"/>
          <w:numId w:val="34"/>
        </w:numPr>
        <w:spacing w:line="276" w:lineRule="auto"/>
        <w:ind w:left="567" w:right="-2"/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 xml:space="preserve">nie podlega wykluczeniu, o którym mowa </w:t>
      </w:r>
      <w:r w:rsidRPr="009B1535">
        <w:rPr>
          <w:rFonts w:asciiTheme="minorHAnsi" w:hAnsiTheme="minorHAnsi" w:cstheme="minorHAnsi"/>
          <w:bCs/>
          <w:sz w:val="20"/>
          <w:szCs w:val="20"/>
        </w:rPr>
        <w:t xml:space="preserve">o których mowa w art. 7 ust. 1 ustawy z dnia 13 kwietnia 2022 r. </w:t>
      </w:r>
      <w:r w:rsidRPr="009B1535">
        <w:rPr>
          <w:rFonts w:asciiTheme="minorHAnsi" w:hAnsiTheme="minorHAnsi" w:cstheme="minorHAnsi"/>
          <w:bCs/>
          <w:iCs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9B1535">
        <w:rPr>
          <w:rFonts w:asciiTheme="minorHAnsi" w:hAnsiTheme="minorHAnsi" w:cstheme="minorHAnsi"/>
          <w:bCs/>
          <w:sz w:val="20"/>
          <w:szCs w:val="20"/>
        </w:rPr>
        <w:t>, przy czym:</w:t>
      </w:r>
    </w:p>
    <w:p w14:paraId="2580E23A" w14:textId="77777777" w:rsidR="009B1535" w:rsidRPr="009B1535" w:rsidRDefault="009B1535" w:rsidP="009B1535">
      <w:pPr>
        <w:pStyle w:val="Akapitzlist"/>
        <w:numPr>
          <w:ilvl w:val="0"/>
          <w:numId w:val="35"/>
        </w:numPr>
        <w:spacing w:after="20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3; </w:t>
      </w:r>
    </w:p>
    <w:p w14:paraId="5C73A2CF" w14:textId="77777777" w:rsidR="009B1535" w:rsidRPr="009B1535" w:rsidRDefault="009B1535" w:rsidP="009B1535">
      <w:pPr>
        <w:pStyle w:val="Akapitzlist"/>
        <w:numPr>
          <w:ilvl w:val="0"/>
          <w:numId w:val="35"/>
        </w:numPr>
        <w:spacing w:after="20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 xml:space="preserve">nie jest 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5B39D3F0" w14:textId="77777777" w:rsidR="009B1535" w:rsidRPr="009B1535" w:rsidRDefault="009B1535" w:rsidP="009B1535">
      <w:pPr>
        <w:pStyle w:val="Akapitzlist"/>
        <w:numPr>
          <w:ilvl w:val="0"/>
          <w:numId w:val="35"/>
        </w:numPr>
        <w:spacing w:after="20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>nie jest wykonawcą,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48477E0" w14:textId="77777777" w:rsidR="009B1535" w:rsidRPr="009B1535" w:rsidRDefault="009B1535" w:rsidP="009B1535">
      <w:pPr>
        <w:pStyle w:val="Akapitzlist"/>
        <w:numPr>
          <w:ilvl w:val="0"/>
          <w:numId w:val="36"/>
        </w:numPr>
        <w:spacing w:after="200" w:line="276" w:lineRule="auto"/>
        <w:ind w:left="56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 xml:space="preserve">nie jest </w:t>
      </w:r>
      <w:r w:rsidRPr="009B1535">
        <w:rPr>
          <w:rFonts w:asciiTheme="minorHAnsi" w:hAnsiTheme="minorHAnsi" w:cstheme="minorHAnsi"/>
          <w:bCs/>
          <w:sz w:val="20"/>
          <w:szCs w:val="20"/>
        </w:rPr>
        <w:t xml:space="preserve">wskazany w art. 5k ust. 1 Rozporządzenia Rady (UE) nr 833/2014 z dnia 31 lipca 2014 r. dotyczącym środków ograniczających w związku z działaniami Rosji destabilizującymi sytuację na Ukrainie; </w:t>
      </w:r>
    </w:p>
    <w:p w14:paraId="78F7B678" w14:textId="77777777" w:rsidR="009B1535" w:rsidRPr="009B1535" w:rsidRDefault="009B1535" w:rsidP="009B1535">
      <w:pPr>
        <w:ind w:right="-2"/>
        <w:contextualSpacing/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52202196" w14:textId="77777777" w:rsidR="009B1535" w:rsidRPr="009B1535" w:rsidRDefault="009B1535" w:rsidP="009B1535">
      <w:pPr>
        <w:ind w:right="-2"/>
        <w:contextualSpacing/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35B56B68" w14:textId="77777777" w:rsidR="009B1535" w:rsidRPr="009B1535" w:rsidRDefault="009B1535" w:rsidP="009B1535">
      <w:pPr>
        <w:rPr>
          <w:rFonts w:asciiTheme="minorHAnsi" w:eastAsia="Batang" w:hAnsiTheme="minorHAnsi" w:cstheme="minorHAnsi"/>
          <w:iCs/>
          <w:sz w:val="20"/>
          <w:szCs w:val="20"/>
        </w:rPr>
      </w:pPr>
      <w:r w:rsidRPr="009B1535">
        <w:rPr>
          <w:rFonts w:asciiTheme="minorHAnsi" w:hAnsiTheme="minorHAnsi" w:cstheme="minorHAnsi"/>
          <w:bCs/>
          <w:sz w:val="20"/>
          <w:szCs w:val="20"/>
        </w:rPr>
        <w:tab/>
      </w:r>
      <w:r w:rsidRPr="009B1535">
        <w:rPr>
          <w:rFonts w:asciiTheme="minorHAnsi" w:eastAsia="Batang" w:hAnsiTheme="minorHAnsi" w:cstheme="minorHAnsi"/>
          <w:iCs/>
          <w:sz w:val="20"/>
          <w:szCs w:val="20"/>
        </w:rPr>
        <w:t>.................................</w:t>
      </w:r>
      <w:r w:rsidRPr="009B1535">
        <w:rPr>
          <w:rFonts w:asciiTheme="minorHAnsi" w:eastAsia="Batang" w:hAnsiTheme="minorHAnsi" w:cstheme="minorHAnsi"/>
          <w:sz w:val="20"/>
          <w:szCs w:val="20"/>
        </w:rPr>
        <w:t xml:space="preserve">, dnia </w:t>
      </w:r>
      <w:r w:rsidRPr="009B1535">
        <w:rPr>
          <w:rFonts w:asciiTheme="minorHAnsi" w:eastAsia="Batang" w:hAnsiTheme="minorHAnsi" w:cstheme="minorHAnsi"/>
          <w:iCs/>
          <w:sz w:val="20"/>
          <w:szCs w:val="20"/>
        </w:rPr>
        <w:t>.......................</w:t>
      </w:r>
      <w:r w:rsidRPr="009B1535">
        <w:rPr>
          <w:rFonts w:asciiTheme="minorHAnsi" w:eastAsia="Batang" w:hAnsiTheme="minorHAnsi" w:cstheme="minorHAnsi"/>
          <w:iCs/>
          <w:sz w:val="20"/>
          <w:szCs w:val="20"/>
        </w:rPr>
        <w:tab/>
      </w:r>
    </w:p>
    <w:p w14:paraId="0BE64E8D" w14:textId="77777777" w:rsidR="009B1535" w:rsidRPr="009B1535" w:rsidRDefault="009B1535" w:rsidP="009B1535">
      <w:pPr>
        <w:jc w:val="right"/>
        <w:rPr>
          <w:rFonts w:asciiTheme="minorHAnsi" w:eastAsia="Batang" w:hAnsiTheme="minorHAnsi" w:cstheme="minorHAnsi"/>
          <w:i/>
          <w:iCs/>
          <w:sz w:val="20"/>
          <w:szCs w:val="20"/>
        </w:rPr>
      </w:pPr>
      <w:r w:rsidRPr="009B1535">
        <w:rPr>
          <w:rFonts w:asciiTheme="minorHAnsi" w:eastAsia="Batang" w:hAnsiTheme="minorHAnsi" w:cstheme="minorHAnsi"/>
          <w:iCs/>
          <w:sz w:val="20"/>
          <w:szCs w:val="20"/>
        </w:rPr>
        <w:t xml:space="preserve">                         </w:t>
      </w:r>
      <w:r w:rsidRPr="009B1535">
        <w:rPr>
          <w:rFonts w:asciiTheme="minorHAnsi" w:eastAsia="Batang" w:hAnsiTheme="minorHAnsi" w:cstheme="minorHAnsi"/>
          <w:i/>
          <w:iCs/>
          <w:sz w:val="20"/>
          <w:szCs w:val="20"/>
        </w:rPr>
        <w:t>…………………………………..………………………</w:t>
      </w:r>
    </w:p>
    <w:p w14:paraId="1D601B91" w14:textId="77777777" w:rsidR="009B1535" w:rsidRPr="009B1535" w:rsidRDefault="009B1535" w:rsidP="009B1535">
      <w:pPr>
        <w:ind w:left="5670" w:firstLine="6"/>
        <w:jc w:val="center"/>
        <w:rPr>
          <w:rFonts w:asciiTheme="minorHAnsi" w:eastAsia="Batang" w:hAnsiTheme="minorHAnsi" w:cstheme="minorHAnsi"/>
          <w:i/>
          <w:iCs/>
          <w:sz w:val="20"/>
          <w:szCs w:val="20"/>
          <w:vertAlign w:val="superscript"/>
        </w:rPr>
      </w:pPr>
      <w:r w:rsidRPr="009B1535">
        <w:rPr>
          <w:rFonts w:asciiTheme="minorHAnsi" w:eastAsia="Batang" w:hAnsiTheme="minorHAnsi" w:cstheme="minorHAnsi"/>
          <w:i/>
          <w:iCs/>
          <w:sz w:val="20"/>
          <w:szCs w:val="20"/>
          <w:vertAlign w:val="superscript"/>
        </w:rPr>
        <w:t xml:space="preserve">/pieczęć i podpis Wykonawcy </w:t>
      </w:r>
      <w:r w:rsidRPr="009B1535">
        <w:rPr>
          <w:rFonts w:asciiTheme="minorHAnsi" w:eastAsia="Batang" w:hAnsiTheme="minorHAnsi" w:cstheme="minorHAnsi"/>
          <w:i/>
          <w:iCs/>
          <w:sz w:val="20"/>
          <w:szCs w:val="20"/>
          <w:vertAlign w:val="superscript"/>
        </w:rPr>
        <w:br/>
        <w:t>lub osoby upoważnionej do reprezentowania Wykonawcy/</w:t>
      </w:r>
    </w:p>
    <w:p w14:paraId="0B0E40D4" w14:textId="77777777" w:rsidR="009B1535" w:rsidRPr="009B1535" w:rsidRDefault="009B1535" w:rsidP="009B1535">
      <w:pPr>
        <w:tabs>
          <w:tab w:val="left" w:pos="524"/>
          <w:tab w:val="right" w:pos="9074"/>
        </w:tabs>
        <w:ind w:right="-2"/>
        <w:contextualSpacing/>
        <w:rPr>
          <w:rFonts w:asciiTheme="minorHAnsi" w:hAnsiTheme="minorHAnsi" w:cstheme="minorHAnsi"/>
          <w:bCs/>
          <w:sz w:val="20"/>
          <w:szCs w:val="20"/>
        </w:rPr>
      </w:pPr>
      <w:r w:rsidRPr="009B1535">
        <w:rPr>
          <w:rFonts w:asciiTheme="minorHAnsi" w:hAnsiTheme="minorHAnsi" w:cstheme="minorHAnsi"/>
          <w:bCs/>
          <w:sz w:val="20"/>
          <w:szCs w:val="20"/>
        </w:rPr>
        <w:tab/>
        <w:t>  </w:t>
      </w:r>
    </w:p>
    <w:p w14:paraId="1CADADBC" w14:textId="77777777" w:rsidR="009B1535" w:rsidRDefault="009B1535" w:rsidP="009B1535">
      <w:pPr>
        <w:ind w:right="-2"/>
        <w:contextualSpacing/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5CFC3587" w14:textId="77777777" w:rsidR="009B1535" w:rsidRDefault="009B1535" w:rsidP="009B1535">
      <w:pPr>
        <w:ind w:right="-2"/>
        <w:contextualSpacing/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215139C1" w14:textId="77777777" w:rsidR="009B1535" w:rsidRDefault="009B1535" w:rsidP="009B1535">
      <w:pPr>
        <w:ind w:right="-2"/>
        <w:contextualSpacing/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52B33D1B" w14:textId="77777777" w:rsidR="009B1535" w:rsidRDefault="009B1535" w:rsidP="009B1535">
      <w:pPr>
        <w:ind w:right="-2"/>
        <w:contextualSpacing/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39B9F494" w14:textId="77777777" w:rsidR="009B1535" w:rsidRDefault="009B1535" w:rsidP="009B1535">
      <w:pPr>
        <w:ind w:right="-2"/>
        <w:contextualSpacing/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51543342" w14:textId="77777777" w:rsidR="009B1535" w:rsidRDefault="009B1535" w:rsidP="009B1535">
      <w:pPr>
        <w:ind w:right="-2"/>
        <w:contextualSpacing/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6376A0A6" w14:textId="77777777" w:rsidR="009B1535" w:rsidRDefault="009B1535" w:rsidP="009B1535">
      <w:pPr>
        <w:ind w:right="-2"/>
        <w:contextualSpacing/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2091ED7E" w14:textId="77777777" w:rsidR="009B1535" w:rsidRDefault="009B1535" w:rsidP="009B1535">
      <w:pPr>
        <w:ind w:right="-2"/>
        <w:contextualSpacing/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478FDB0B" w14:textId="77777777" w:rsidR="009B1535" w:rsidRDefault="009B1535" w:rsidP="009B1535">
      <w:pPr>
        <w:ind w:right="-2"/>
        <w:contextualSpacing/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5E9408EE" w14:textId="77777777" w:rsidR="009B1535" w:rsidRDefault="009B1535" w:rsidP="009B1535">
      <w:pPr>
        <w:ind w:right="-2"/>
        <w:contextualSpacing/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3CD9AC81" w14:textId="74D305D7" w:rsidR="009B1535" w:rsidRPr="009B1535" w:rsidRDefault="009B1535" w:rsidP="009B1535">
      <w:pPr>
        <w:ind w:right="-2"/>
        <w:contextualSpacing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9B1535">
        <w:rPr>
          <w:rFonts w:asciiTheme="minorHAnsi" w:hAnsiTheme="minorHAnsi" w:cstheme="minorHAnsi"/>
          <w:bCs/>
          <w:sz w:val="20"/>
          <w:szCs w:val="20"/>
        </w:rPr>
        <w:tab/>
      </w:r>
      <w:r w:rsidRPr="009B1535">
        <w:rPr>
          <w:rFonts w:asciiTheme="minorHAnsi" w:hAnsiTheme="minorHAnsi" w:cstheme="minorHAnsi"/>
          <w:bCs/>
          <w:sz w:val="20"/>
          <w:szCs w:val="20"/>
        </w:rPr>
        <w:tab/>
      </w:r>
      <w:r w:rsidRPr="009B1535">
        <w:rPr>
          <w:rFonts w:asciiTheme="minorHAnsi" w:hAnsiTheme="minorHAnsi" w:cstheme="minorHAnsi"/>
          <w:bCs/>
          <w:sz w:val="20"/>
          <w:szCs w:val="20"/>
        </w:rPr>
        <w:tab/>
      </w:r>
      <w:r w:rsidRPr="009B1535">
        <w:rPr>
          <w:rFonts w:asciiTheme="minorHAnsi" w:hAnsiTheme="minorHAnsi" w:cstheme="minorHAnsi"/>
          <w:bCs/>
          <w:sz w:val="20"/>
          <w:szCs w:val="20"/>
        </w:rPr>
        <w:tab/>
        <w:t> </w:t>
      </w:r>
    </w:p>
    <w:p w14:paraId="05BBA024" w14:textId="77777777" w:rsidR="009B1535" w:rsidRPr="009B1535" w:rsidRDefault="009B1535" w:rsidP="009B1535">
      <w:pPr>
        <w:ind w:right="-2"/>
        <w:contextualSpacing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9B1535">
        <w:rPr>
          <w:rFonts w:asciiTheme="minorHAnsi" w:hAnsiTheme="minorHAnsi" w:cstheme="minorHAnsi"/>
          <w:bCs/>
          <w:sz w:val="20"/>
          <w:szCs w:val="20"/>
        </w:rPr>
        <w:t> </w:t>
      </w:r>
    </w:p>
    <w:p w14:paraId="09FB3F4D" w14:textId="77777777" w:rsidR="009B1535" w:rsidRPr="009B1535" w:rsidRDefault="009B1535" w:rsidP="009B1535">
      <w:pPr>
        <w:rPr>
          <w:rFonts w:asciiTheme="minorHAnsi" w:eastAsia="Calibri" w:hAnsiTheme="minorHAnsi" w:cstheme="minorHAnsi"/>
          <w:b/>
          <w:sz w:val="20"/>
          <w:szCs w:val="20"/>
        </w:rPr>
      </w:pPr>
    </w:p>
    <w:p w14:paraId="06B8259F" w14:textId="77777777" w:rsidR="009B1535" w:rsidRPr="009B1535" w:rsidRDefault="009B1535" w:rsidP="009B1535">
      <w:pPr>
        <w:rPr>
          <w:rFonts w:asciiTheme="minorHAnsi" w:eastAsia="Calibri" w:hAnsiTheme="minorHAnsi" w:cstheme="minorHAnsi"/>
          <w:b/>
          <w:sz w:val="20"/>
          <w:szCs w:val="20"/>
        </w:rPr>
      </w:pPr>
    </w:p>
    <w:p w14:paraId="61880486" w14:textId="77777777" w:rsidR="009B1535" w:rsidRPr="009B1535" w:rsidRDefault="009B1535" w:rsidP="009B1535">
      <w:pPr>
        <w:rPr>
          <w:rFonts w:asciiTheme="minorHAnsi" w:eastAsia="Calibri" w:hAnsiTheme="minorHAnsi" w:cstheme="minorHAnsi"/>
          <w:b/>
          <w:sz w:val="20"/>
          <w:szCs w:val="20"/>
        </w:rPr>
      </w:pPr>
    </w:p>
    <w:p w14:paraId="3A2278A0" w14:textId="77777777" w:rsidR="009B1535" w:rsidRPr="009B1535" w:rsidRDefault="009B1535" w:rsidP="009B1535">
      <w:pPr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</w:p>
    <w:p w14:paraId="577A53D6" w14:textId="77777777" w:rsidR="009B1535" w:rsidRPr="009B1535" w:rsidRDefault="009B1535" w:rsidP="009B1535">
      <w:pPr>
        <w:jc w:val="right"/>
        <w:rPr>
          <w:rFonts w:asciiTheme="minorHAnsi" w:eastAsia="Calibri" w:hAnsiTheme="minorHAnsi" w:cstheme="minorHAnsi"/>
          <w:bCs/>
          <w:sz w:val="20"/>
          <w:szCs w:val="20"/>
        </w:rPr>
      </w:pPr>
      <w:r w:rsidRPr="009B1535">
        <w:rPr>
          <w:rFonts w:asciiTheme="minorHAnsi" w:eastAsia="Calibri" w:hAnsiTheme="minorHAnsi" w:cstheme="minorHAnsi"/>
          <w:bCs/>
          <w:i/>
          <w:sz w:val="20"/>
          <w:szCs w:val="20"/>
        </w:rPr>
        <w:t>Zał. Nr 4 do Formularza ofertowego</w:t>
      </w:r>
    </w:p>
    <w:p w14:paraId="0AEF1E0C" w14:textId="77777777" w:rsidR="009B1535" w:rsidRPr="009B1535" w:rsidRDefault="009B1535" w:rsidP="009B1535">
      <w:pPr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</w:p>
    <w:p w14:paraId="12607C04" w14:textId="77777777" w:rsidR="009B1535" w:rsidRPr="009B1535" w:rsidRDefault="009B1535" w:rsidP="009B1535">
      <w:pPr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  <w:r w:rsidRPr="009B1535">
        <w:rPr>
          <w:rFonts w:asciiTheme="minorHAnsi" w:eastAsia="Calibri" w:hAnsiTheme="minorHAnsi" w:cstheme="minorHAnsi"/>
          <w:b/>
          <w:sz w:val="20"/>
          <w:szCs w:val="20"/>
        </w:rPr>
        <w:t xml:space="preserve">OŚWIADCZENIE </w:t>
      </w:r>
    </w:p>
    <w:p w14:paraId="1A826E23" w14:textId="77777777" w:rsidR="009B1535" w:rsidRPr="009B1535" w:rsidRDefault="009B1535" w:rsidP="009B1535">
      <w:pPr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  <w:r w:rsidRPr="009B1535">
        <w:rPr>
          <w:rFonts w:asciiTheme="minorHAnsi" w:eastAsia="Calibri" w:hAnsiTheme="minorHAnsi" w:cstheme="minorHAnsi"/>
          <w:b/>
          <w:sz w:val="20"/>
          <w:szCs w:val="20"/>
        </w:rPr>
        <w:t>dot. wykluczenia z postępowania na podstawie art. 7 ust. 1 ustawy z dnia 13 kwietnia 2022r.</w:t>
      </w:r>
    </w:p>
    <w:p w14:paraId="18C7EF89" w14:textId="77777777" w:rsidR="009B1535" w:rsidRPr="009B1535" w:rsidRDefault="009B1535" w:rsidP="009B1535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493D24CC" w14:textId="77777777" w:rsidR="009B1535" w:rsidRPr="009B1535" w:rsidRDefault="009B1535" w:rsidP="009B1535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49B991A2" w14:textId="77777777" w:rsidR="009B1535" w:rsidRPr="009B1535" w:rsidRDefault="009B1535" w:rsidP="009B1535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color w:val="000000"/>
          <w:sz w:val="20"/>
          <w:szCs w:val="20"/>
        </w:rPr>
        <w:t xml:space="preserve">Oświadczam, iż </w:t>
      </w:r>
      <w:r w:rsidRPr="009B1535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nie podlegam </w:t>
      </w:r>
      <w:r w:rsidRPr="009B1535">
        <w:rPr>
          <w:rFonts w:asciiTheme="minorHAnsi" w:hAnsiTheme="minorHAnsi" w:cstheme="minorHAnsi"/>
          <w:color w:val="000000"/>
          <w:sz w:val="20"/>
          <w:szCs w:val="20"/>
        </w:rPr>
        <w:t xml:space="preserve">wykluczeniu z postępowania na podstawie art. 7 ust. 1 ustawy </w:t>
      </w:r>
      <w:r w:rsidRPr="009B1535">
        <w:rPr>
          <w:rFonts w:asciiTheme="minorHAnsi" w:hAnsiTheme="minorHAnsi" w:cstheme="minorHAnsi"/>
          <w:color w:val="000000"/>
          <w:sz w:val="20"/>
          <w:szCs w:val="20"/>
        </w:rPr>
        <w:br/>
        <w:t>z dnia 13 kwietnia 2022r. o szczególnych rozwiązaniach w zakresie przeciwdziałania wspieraniu agresji na Ukrainę oraz służących ochronie bezpieczeństwa narodowego (Dz. U. 2022 poz. 835),</w:t>
      </w:r>
    </w:p>
    <w:p w14:paraId="6F14C06D" w14:textId="77777777" w:rsidR="009B1535" w:rsidRPr="009B1535" w:rsidRDefault="009B1535" w:rsidP="009B1535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0A2707DE" w14:textId="77777777" w:rsidR="009B1535" w:rsidRPr="009B1535" w:rsidRDefault="009B1535" w:rsidP="009B1535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16658347" w14:textId="77777777" w:rsidR="009B1535" w:rsidRPr="009B1535" w:rsidRDefault="009B1535" w:rsidP="009B1535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4F69F40A" w14:textId="77777777" w:rsidR="009B1535" w:rsidRPr="009B1535" w:rsidRDefault="009B1535" w:rsidP="009B1535">
      <w:pPr>
        <w:rPr>
          <w:rFonts w:asciiTheme="minorHAnsi" w:eastAsia="Batang" w:hAnsiTheme="minorHAnsi" w:cstheme="minorHAnsi"/>
          <w:i/>
          <w:iCs/>
          <w:sz w:val="20"/>
          <w:szCs w:val="20"/>
        </w:rPr>
      </w:pPr>
      <w:r w:rsidRPr="009B1535">
        <w:rPr>
          <w:rFonts w:asciiTheme="minorHAnsi" w:eastAsia="Batang" w:hAnsiTheme="minorHAnsi" w:cstheme="minorHAnsi"/>
          <w:i/>
          <w:iCs/>
          <w:sz w:val="20"/>
          <w:szCs w:val="20"/>
        </w:rPr>
        <w:t>.................................</w:t>
      </w:r>
      <w:r w:rsidRPr="009B1535">
        <w:rPr>
          <w:rFonts w:asciiTheme="minorHAnsi" w:eastAsia="Batang" w:hAnsiTheme="minorHAnsi" w:cstheme="minorHAnsi"/>
          <w:sz w:val="20"/>
          <w:szCs w:val="20"/>
        </w:rPr>
        <w:t xml:space="preserve">, dnia </w:t>
      </w:r>
      <w:r w:rsidRPr="009B1535">
        <w:rPr>
          <w:rFonts w:asciiTheme="minorHAnsi" w:eastAsia="Batang" w:hAnsiTheme="minorHAnsi" w:cstheme="minorHAnsi"/>
          <w:i/>
          <w:iCs/>
          <w:sz w:val="20"/>
          <w:szCs w:val="20"/>
        </w:rPr>
        <w:t xml:space="preserve">....................... </w:t>
      </w:r>
      <w:r w:rsidRPr="009B1535">
        <w:rPr>
          <w:rFonts w:asciiTheme="minorHAnsi" w:eastAsia="Batang" w:hAnsiTheme="minorHAnsi" w:cstheme="minorHAnsi"/>
          <w:i/>
          <w:iCs/>
          <w:sz w:val="20"/>
          <w:szCs w:val="20"/>
        </w:rPr>
        <w:tab/>
      </w:r>
    </w:p>
    <w:p w14:paraId="2EC3F4C8" w14:textId="77777777" w:rsidR="009B1535" w:rsidRPr="009B1535" w:rsidRDefault="009B1535" w:rsidP="009B1535">
      <w:pPr>
        <w:jc w:val="right"/>
        <w:rPr>
          <w:rFonts w:asciiTheme="minorHAnsi" w:eastAsia="Batang" w:hAnsiTheme="minorHAnsi" w:cstheme="minorHAnsi"/>
          <w:i/>
          <w:iCs/>
          <w:sz w:val="20"/>
          <w:szCs w:val="20"/>
        </w:rPr>
      </w:pPr>
      <w:r w:rsidRPr="009B1535">
        <w:rPr>
          <w:rFonts w:asciiTheme="minorHAnsi" w:eastAsia="Batang" w:hAnsiTheme="minorHAnsi" w:cstheme="minorHAnsi"/>
          <w:iCs/>
          <w:sz w:val="20"/>
          <w:szCs w:val="20"/>
        </w:rPr>
        <w:t xml:space="preserve">                         </w:t>
      </w:r>
      <w:r w:rsidRPr="009B1535">
        <w:rPr>
          <w:rFonts w:asciiTheme="minorHAnsi" w:eastAsia="Batang" w:hAnsiTheme="minorHAnsi" w:cstheme="minorHAnsi"/>
          <w:i/>
          <w:iCs/>
          <w:sz w:val="20"/>
          <w:szCs w:val="20"/>
        </w:rPr>
        <w:t>…………………………………..………………………</w:t>
      </w:r>
    </w:p>
    <w:p w14:paraId="2E926BA2" w14:textId="77777777" w:rsidR="009B1535" w:rsidRPr="009B1535" w:rsidRDefault="009B1535" w:rsidP="009B1535">
      <w:pPr>
        <w:ind w:left="5670" w:firstLine="6"/>
        <w:jc w:val="center"/>
        <w:rPr>
          <w:rFonts w:asciiTheme="minorHAnsi" w:eastAsia="Batang" w:hAnsiTheme="minorHAnsi" w:cstheme="minorHAnsi"/>
          <w:i/>
          <w:iCs/>
          <w:sz w:val="20"/>
          <w:szCs w:val="20"/>
          <w:vertAlign w:val="superscript"/>
        </w:rPr>
      </w:pPr>
      <w:r w:rsidRPr="009B1535">
        <w:rPr>
          <w:rFonts w:asciiTheme="minorHAnsi" w:eastAsia="Batang" w:hAnsiTheme="minorHAnsi" w:cstheme="minorHAnsi"/>
          <w:i/>
          <w:iCs/>
          <w:sz w:val="20"/>
          <w:szCs w:val="20"/>
          <w:vertAlign w:val="superscript"/>
        </w:rPr>
        <w:t xml:space="preserve">/pieczęć i podpis Wykonawcy </w:t>
      </w:r>
      <w:r w:rsidRPr="009B1535">
        <w:rPr>
          <w:rFonts w:asciiTheme="minorHAnsi" w:eastAsia="Batang" w:hAnsiTheme="minorHAnsi" w:cstheme="minorHAnsi"/>
          <w:i/>
          <w:iCs/>
          <w:sz w:val="20"/>
          <w:szCs w:val="20"/>
          <w:vertAlign w:val="superscript"/>
        </w:rPr>
        <w:br/>
        <w:t>lub osoby upoważnionej do reprezentowania Wykonawcy/</w:t>
      </w:r>
    </w:p>
    <w:p w14:paraId="4237EA90" w14:textId="77777777" w:rsidR="009B1535" w:rsidRPr="009B1535" w:rsidRDefault="009B1535" w:rsidP="009B1535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762E5F71" w14:textId="77777777" w:rsidR="009B1535" w:rsidRP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6C1056AD" w14:textId="77777777" w:rsidR="009B1535" w:rsidRP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49DA28F4" w14:textId="77777777" w:rsidR="009B1535" w:rsidRP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5161E717" w14:textId="77777777" w:rsidR="009B1535" w:rsidRP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33EB3E04" w14:textId="77777777" w:rsidR="009B1535" w:rsidRP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62B6DF11" w14:textId="77777777" w:rsidR="009B1535" w:rsidRP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1C98712F" w14:textId="77777777" w:rsidR="009B1535" w:rsidRP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1F3AE208" w14:textId="77777777" w:rsidR="009B1535" w:rsidRP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30FE0B19" w14:textId="77777777" w:rsidR="009B1535" w:rsidRP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1CFC8EC8" w14:textId="77777777" w:rsid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3885DD31" w14:textId="77777777" w:rsid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05C8DC80" w14:textId="77777777" w:rsid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29E09D67" w14:textId="77777777" w:rsid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7C39D8FB" w14:textId="77777777" w:rsid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65C647AD" w14:textId="77777777" w:rsid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7F82EA0B" w14:textId="77777777" w:rsid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760F7B5A" w14:textId="77777777" w:rsid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4713098A" w14:textId="77777777" w:rsid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04D5C90D" w14:textId="77777777" w:rsid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370AD584" w14:textId="77777777" w:rsid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6DC82D46" w14:textId="77777777" w:rsid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78B1EF4B" w14:textId="77777777" w:rsid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7EF973E5" w14:textId="77777777" w:rsid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2BC6B8FD" w14:textId="77777777" w:rsid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5D6BBFF8" w14:textId="77777777" w:rsid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53F5F31F" w14:textId="77777777" w:rsid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5832D4D2" w14:textId="77777777" w:rsid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035EE3A9" w14:textId="77777777" w:rsid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2D5B614A" w14:textId="77777777" w:rsid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6F058FD9" w14:textId="77777777" w:rsid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30772359" w14:textId="77777777" w:rsid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763DB2F9" w14:textId="77777777" w:rsid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22CF323F" w14:textId="77777777" w:rsidR="009B1535" w:rsidRP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1FFE5A30" w14:textId="77777777" w:rsidR="009B1535" w:rsidRP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7BD69A82" w14:textId="77777777" w:rsidR="009B1535" w:rsidRP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72F25A78" w14:textId="77777777" w:rsidR="009B1535" w:rsidRP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5685A780" w14:textId="77777777" w:rsidR="009B1535" w:rsidRP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6077C7B8" w14:textId="77777777" w:rsidR="009B1535" w:rsidRPr="009B1535" w:rsidRDefault="009B1535" w:rsidP="009B1535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i/>
          <w:sz w:val="20"/>
          <w:szCs w:val="20"/>
        </w:rPr>
      </w:pPr>
    </w:p>
    <w:p w14:paraId="1EF11972" w14:textId="77777777" w:rsidR="009B1535" w:rsidRPr="009B1535" w:rsidRDefault="009B1535" w:rsidP="009B1535">
      <w:pPr>
        <w:jc w:val="right"/>
        <w:rPr>
          <w:rFonts w:asciiTheme="minorHAnsi" w:hAnsiTheme="minorHAnsi" w:cstheme="minorHAnsi"/>
          <w:bCs/>
          <w:i/>
          <w:color w:val="000000"/>
          <w:sz w:val="20"/>
          <w:szCs w:val="20"/>
        </w:rPr>
      </w:pPr>
      <w:r w:rsidRPr="009B1535">
        <w:rPr>
          <w:rFonts w:asciiTheme="minorHAnsi" w:hAnsiTheme="minorHAnsi" w:cstheme="minorHAnsi"/>
          <w:bCs/>
          <w:i/>
          <w:color w:val="000000"/>
          <w:sz w:val="20"/>
          <w:szCs w:val="20"/>
        </w:rPr>
        <w:t>Załącznik nr 5 do Zapytania ofertowego</w:t>
      </w:r>
    </w:p>
    <w:p w14:paraId="2269EB87" w14:textId="77777777" w:rsidR="009B1535" w:rsidRPr="009B1535" w:rsidRDefault="009B1535" w:rsidP="009B1535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547D6DF6" w14:textId="77777777" w:rsidR="009B1535" w:rsidRPr="009B1535" w:rsidRDefault="009B1535" w:rsidP="009B1535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9B1535">
        <w:rPr>
          <w:rFonts w:asciiTheme="minorHAnsi" w:hAnsiTheme="minorHAnsi" w:cstheme="minorHAnsi"/>
          <w:b/>
          <w:bCs/>
          <w:color w:val="000000"/>
          <w:sz w:val="20"/>
          <w:szCs w:val="20"/>
        </w:rPr>
        <w:t>Klauzula informacyjna z art. 13 RODO o przetwarzaniu danych osobowych</w:t>
      </w:r>
    </w:p>
    <w:p w14:paraId="6AF060FD" w14:textId="77777777" w:rsidR="009B1535" w:rsidRPr="009B1535" w:rsidRDefault="009B1535" w:rsidP="009B1535">
      <w:pPr>
        <w:shd w:val="clear" w:color="auto" w:fill="FFFFFF"/>
        <w:suppressAutoHyphens/>
        <w:autoSpaceDN w:val="0"/>
        <w:spacing w:before="28" w:after="28"/>
        <w:jc w:val="both"/>
        <w:rPr>
          <w:rFonts w:asciiTheme="minorHAnsi" w:eastAsia="Lucida Sans Unicode" w:hAnsiTheme="minorHAnsi" w:cstheme="minorHAnsi"/>
          <w:b/>
          <w:color w:val="00000A"/>
          <w:kern w:val="3"/>
          <w:sz w:val="20"/>
          <w:szCs w:val="20"/>
        </w:rPr>
      </w:pPr>
    </w:p>
    <w:p w14:paraId="22C5B5F5" w14:textId="77777777" w:rsidR="009B1535" w:rsidRPr="009B1535" w:rsidRDefault="009B1535" w:rsidP="009B1535">
      <w:pPr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>Zgodnie z art. 13 ust. 1 i 2 oraz art. 14 Rozporządzenia Parlamentu Europejskiego i Rady (UE) 2016/679 z dnia 27 kwietnia 2016 r. w sprawie ochrony osób fizycznych w związku z przetwarzaniem danych osobowych i w sprawie swobodnego przepływu takich danych oraz uchylenia dyrektywy 95/46/WE, zwanym dalej „RODO” informuję, że:</w:t>
      </w:r>
    </w:p>
    <w:p w14:paraId="15E24F26" w14:textId="77777777" w:rsidR="009B1535" w:rsidRPr="009B1535" w:rsidRDefault="009B1535" w:rsidP="009B1535">
      <w:pPr>
        <w:pStyle w:val="Akapitzlist"/>
        <w:numPr>
          <w:ilvl w:val="0"/>
          <w:numId w:val="33"/>
        </w:numPr>
        <w:spacing w:after="160" w:line="259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 xml:space="preserve">Administratorem danych osobowych Uczestnika Projektu jest Starosta Kartuski z siedzibą w Kartuzach, ul. Dworcowa 1,83-300 Kartuzy, tel. 58 tel. 58 681-03-28; 58 685-33-43, e-mail: </w:t>
      </w:r>
      <w:hyperlink r:id="rId8" w:history="1">
        <w:r w:rsidRPr="009B1535">
          <w:rPr>
            <w:rStyle w:val="Hipercze"/>
            <w:rFonts w:asciiTheme="minorHAnsi" w:hAnsiTheme="minorHAnsi" w:cstheme="minorHAnsi"/>
            <w:sz w:val="20"/>
            <w:szCs w:val="20"/>
          </w:rPr>
          <w:t>powiat@kartuskipowiat.pl</w:t>
        </w:r>
      </w:hyperlink>
      <w:r w:rsidRPr="009B1535">
        <w:rPr>
          <w:rFonts w:asciiTheme="minorHAnsi" w:hAnsiTheme="minorHAnsi" w:cstheme="minorHAnsi"/>
          <w:sz w:val="20"/>
          <w:szCs w:val="20"/>
        </w:rPr>
        <w:t>;</w:t>
      </w:r>
    </w:p>
    <w:p w14:paraId="260321CC" w14:textId="77777777" w:rsidR="009B1535" w:rsidRPr="009B1535" w:rsidRDefault="009B1535" w:rsidP="009B1535">
      <w:pPr>
        <w:pStyle w:val="Akapitzlist"/>
        <w:numPr>
          <w:ilvl w:val="0"/>
          <w:numId w:val="3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 xml:space="preserve">Administrator powołał Inspektora Ochrony Danych z którym można kontaktować się </w:t>
      </w:r>
      <w:r w:rsidRPr="009B1535">
        <w:rPr>
          <w:rFonts w:asciiTheme="minorHAnsi" w:hAnsiTheme="minorHAnsi" w:cstheme="minorHAnsi"/>
          <w:sz w:val="20"/>
          <w:szCs w:val="20"/>
        </w:rPr>
        <w:br/>
        <w:t>w sprawach dotyczących przetwarzania danych osobowych pisemnie na adres siedziby Administratora, adres e-mail: iod@kartuskipowiat.pl lub telefonicznie: 534 086 656.</w:t>
      </w:r>
    </w:p>
    <w:p w14:paraId="61346367" w14:textId="06951FD4" w:rsidR="009B1535" w:rsidRPr="009B1535" w:rsidRDefault="009B1535" w:rsidP="009B1535">
      <w:pPr>
        <w:pStyle w:val="Akapitzlist"/>
        <w:numPr>
          <w:ilvl w:val="0"/>
          <w:numId w:val="3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 xml:space="preserve">Dane osobowe zawarte w formularzu w Formularzu uczestnika projektu, przetwarzane będą w celu realizacji form wsparcia w ramach </w:t>
      </w:r>
      <w:r w:rsidRPr="009B1535">
        <w:rPr>
          <w:rFonts w:asciiTheme="minorHAnsi" w:hAnsiTheme="minorHAnsi" w:cstheme="minorHAnsi"/>
          <w:b/>
          <w:bCs/>
          <w:sz w:val="20"/>
          <w:szCs w:val="20"/>
        </w:rPr>
        <w:t>projektu „</w:t>
      </w:r>
      <w:r w:rsidR="00F463A9">
        <w:rPr>
          <w:rFonts w:asciiTheme="minorHAnsi" w:hAnsiTheme="minorHAnsi" w:cstheme="minorHAnsi"/>
          <w:b/>
          <w:bCs/>
          <w:sz w:val="20"/>
          <w:szCs w:val="20"/>
        </w:rPr>
        <w:t>Zdolni z Pomorza</w:t>
      </w:r>
      <w:r w:rsidR="00C6300B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F463A9">
        <w:rPr>
          <w:rFonts w:asciiTheme="minorHAnsi" w:hAnsiTheme="minorHAnsi" w:cstheme="minorHAnsi"/>
          <w:b/>
          <w:bCs/>
          <w:sz w:val="20"/>
          <w:szCs w:val="20"/>
        </w:rPr>
        <w:t xml:space="preserve">- Powiat </w:t>
      </w:r>
      <w:r w:rsidR="00C6300B">
        <w:rPr>
          <w:rFonts w:asciiTheme="minorHAnsi" w:hAnsiTheme="minorHAnsi" w:cstheme="minorHAnsi"/>
          <w:b/>
          <w:bCs/>
          <w:sz w:val="20"/>
          <w:szCs w:val="20"/>
        </w:rPr>
        <w:t>K</w:t>
      </w:r>
      <w:r w:rsidR="00F463A9">
        <w:rPr>
          <w:rFonts w:asciiTheme="minorHAnsi" w:hAnsiTheme="minorHAnsi" w:cstheme="minorHAnsi"/>
          <w:b/>
          <w:bCs/>
          <w:sz w:val="20"/>
          <w:szCs w:val="20"/>
        </w:rPr>
        <w:t>artuski – edycja II</w:t>
      </w:r>
      <w:r w:rsidRPr="009B1535">
        <w:rPr>
          <w:rFonts w:asciiTheme="minorHAnsi" w:hAnsiTheme="minorHAnsi" w:cstheme="minorHAnsi"/>
          <w:b/>
          <w:bCs/>
          <w:sz w:val="20"/>
          <w:szCs w:val="20"/>
        </w:rPr>
        <w:t>”,</w:t>
      </w:r>
      <w:r w:rsidRPr="009B1535">
        <w:rPr>
          <w:rFonts w:asciiTheme="minorHAnsi" w:hAnsiTheme="minorHAnsi" w:cstheme="minorHAnsi"/>
          <w:sz w:val="20"/>
          <w:szCs w:val="20"/>
        </w:rPr>
        <w:t xml:space="preserve"> realizowanego ze środków FEP 2021-2027, w związku z: wyborem i udzielaniem wsparcia uczestnikom projektu, monitorowaniem, sprawozdawczością, komunikacją, ewaluacją, zarządzaniem finansowym, weryfikacją i audytem, prowadzeniem działań informacyjno-promocyjnych i edukacyjnych w ramach FEP 2021-2027 współfinansowanego z EFS+, oraz w celach archiwizacyjnych - na podstawie art. 6 ust. 1 lit. </w:t>
      </w:r>
      <w:r w:rsidRPr="009B1535">
        <w:rPr>
          <w:rFonts w:asciiTheme="minorHAnsi" w:hAnsiTheme="minorHAnsi" w:cstheme="minorHAnsi"/>
          <w:sz w:val="20"/>
          <w:szCs w:val="20"/>
        </w:rPr>
        <w:br/>
        <w:t>c i lit. e RODO (tj. obowiązku prawnego i w interesie publicznym) oraz art. 9 ust. 2 lit. g RODO (tj. w interesie publicznym), w związku z:</w:t>
      </w:r>
    </w:p>
    <w:p w14:paraId="31D64D85" w14:textId="77777777" w:rsidR="009B1535" w:rsidRPr="009B1535" w:rsidRDefault="009B1535" w:rsidP="009B1535">
      <w:pPr>
        <w:pStyle w:val="Akapitzlist"/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>− rozporządzeniem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(dalej Rozporządzenie ogólne),</w:t>
      </w:r>
    </w:p>
    <w:p w14:paraId="0568BEC3" w14:textId="77777777" w:rsidR="009B1535" w:rsidRPr="009B1535" w:rsidRDefault="009B1535" w:rsidP="009B1535">
      <w:pPr>
        <w:pStyle w:val="Akapitzlist"/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 xml:space="preserve">− rozporządzeniem Parlamentu Europejskiego i Rady (UE) nr 2021/1057 z dnia 24 czerwca 2021 r. ustanawiającego Europejski Fundusz Społeczny Plus (EFS+) oraz uchylającego rozporządzenie (UE) nr 1296/2013, </w:t>
      </w:r>
    </w:p>
    <w:p w14:paraId="1E6AF158" w14:textId="77777777" w:rsidR="009B1535" w:rsidRPr="009B1535" w:rsidRDefault="009B1535" w:rsidP="009B1535">
      <w:pPr>
        <w:pStyle w:val="Akapitzlist"/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 xml:space="preserve">− ustawą z dnia 28 kwietnia 2022 r. o zasadach realizacji zadań finansowanych ze środków europejskich w perspektywie finansowej 2021–2027, </w:t>
      </w:r>
    </w:p>
    <w:p w14:paraId="07B980C8" w14:textId="77777777" w:rsidR="009B1535" w:rsidRPr="009B1535" w:rsidRDefault="009B1535" w:rsidP="009B1535">
      <w:pPr>
        <w:pStyle w:val="Akapitzlist"/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>− ustawą z 14 czerwca 1960 r. - Kodeks postępowania administracyjnego,</w:t>
      </w:r>
    </w:p>
    <w:p w14:paraId="728E3AE4" w14:textId="77777777" w:rsidR="009B1535" w:rsidRPr="009B1535" w:rsidRDefault="009B1535" w:rsidP="009B1535">
      <w:pPr>
        <w:pStyle w:val="Akapitzlist"/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>− ustawą z 27 sierpnia 2009 r. o finansach publicznych.</w:t>
      </w:r>
    </w:p>
    <w:p w14:paraId="55762C8C" w14:textId="77777777" w:rsidR="009B1535" w:rsidRPr="009B1535" w:rsidRDefault="009B1535" w:rsidP="009B1535">
      <w:pPr>
        <w:pStyle w:val="Akapitzlist"/>
        <w:numPr>
          <w:ilvl w:val="0"/>
          <w:numId w:val="3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>Dane osobowe będą udostępniane pozostałym administratorom wymienionym w art. 87 ustawy z dnia 28 kwietnia 2022 r. o zasadach realizacji zadań finansowanych ze środków europejskich w perspektywie finansowej 2021–2027. Dane mogą być przekazywane innym podmiotom, którym zlecimy usługi związane z przetwarzaniem danych osobowych (w zakresie realizacji Projektu na podstawie stosownych umów powierzenia przetwarzania danych. Dane osobowe mogą być przekazywane upoważnionym z mocy prawa podmiotom, w tym organom władzy publicznej oraz podmiotom wykonującym zadania publiczne w zakresie i celach wynikających z przepisów prawa, dostawcom systemów IT, z którymi współpracuje Administrator, w celu utrzymania ciągłości oraz poprawności działania systemów, podmiotom prowadzącym działalność pocztową lub kurierską, w celu dostarczenia korespondencji.</w:t>
      </w:r>
    </w:p>
    <w:p w14:paraId="3197CA1B" w14:textId="77777777" w:rsidR="009B1535" w:rsidRPr="009B1535" w:rsidRDefault="009B1535" w:rsidP="009B1535">
      <w:pPr>
        <w:pStyle w:val="Akapitzlist"/>
        <w:numPr>
          <w:ilvl w:val="0"/>
          <w:numId w:val="3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>Dane osobowe będą przechowywane przez okres niezbędny do realizacji celów określonych w  punkcie 3 z uwzględnieniem postanowień art. 82 i art. 65 Rozporządzenia ogólnego tj. do 31.12.2034 roku. Bieg okresu, o którym mowa powyżej zostaje przerwany w przypadku wszczęcia postępowania administracyjnego lub sądowego dotyczącego wydatków rozliczonych  w projekcie albo na wniosek Komisji Europejskiej, zgodnie z art. 82 ust. 2 ww. rozporządzenia.</w:t>
      </w:r>
    </w:p>
    <w:p w14:paraId="27314015" w14:textId="77777777" w:rsidR="009B1535" w:rsidRPr="009B1535" w:rsidRDefault="009B1535" w:rsidP="009B1535">
      <w:pPr>
        <w:pStyle w:val="Akapitzlist"/>
        <w:numPr>
          <w:ilvl w:val="0"/>
          <w:numId w:val="3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>Decyzje w odniesieniu do danych osobowych nie będą podejmowane w sposób zautomatyzowany, stosownie do art. 22 RODO.</w:t>
      </w:r>
    </w:p>
    <w:p w14:paraId="27742A0A" w14:textId="77777777" w:rsidR="009B1535" w:rsidRPr="009B1535" w:rsidRDefault="009B1535" w:rsidP="009B1535">
      <w:pPr>
        <w:pStyle w:val="Akapitzlist"/>
        <w:numPr>
          <w:ilvl w:val="0"/>
          <w:numId w:val="3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>Przysługują uczestnikowi/rodzicowi/opiekunowi prawnemu następujące prawa:</w:t>
      </w:r>
    </w:p>
    <w:p w14:paraId="2E7D9541" w14:textId="77777777" w:rsidR="009B1535" w:rsidRPr="009B1535" w:rsidRDefault="009B1535" w:rsidP="009B1535">
      <w:pPr>
        <w:pStyle w:val="Akapitzlist"/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lastRenderedPageBreak/>
        <w:t>1) prawo dostępu do swoich danych oraz otrzymania ich kopii (art. 15 RODO),</w:t>
      </w:r>
    </w:p>
    <w:p w14:paraId="22D3AD5D" w14:textId="77777777" w:rsidR="009B1535" w:rsidRPr="009B1535" w:rsidRDefault="009B1535" w:rsidP="009B1535">
      <w:pPr>
        <w:pStyle w:val="Akapitzlist"/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>2) prawo do sprostowania swoich danych (art. 16 RODO),</w:t>
      </w:r>
    </w:p>
    <w:p w14:paraId="2DAE9EF4" w14:textId="77777777" w:rsidR="009B1535" w:rsidRPr="009B1535" w:rsidRDefault="009B1535" w:rsidP="009B1535">
      <w:pPr>
        <w:pStyle w:val="Akapitzlist"/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>3) prawo do usunięcia swoich danych (art. 17 RODO)</w:t>
      </w:r>
    </w:p>
    <w:p w14:paraId="1F14CC23" w14:textId="77777777" w:rsidR="009B1535" w:rsidRPr="009B1535" w:rsidRDefault="009B1535" w:rsidP="009B1535">
      <w:pPr>
        <w:pStyle w:val="Akapitzlist"/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>4) prawo do żądania od administratora ograniczenia przetwarzania swoich danych (art. 18 RODO),</w:t>
      </w:r>
    </w:p>
    <w:p w14:paraId="7BE817DA" w14:textId="77777777" w:rsidR="009B1535" w:rsidRPr="009B1535" w:rsidRDefault="009B1535" w:rsidP="009B1535">
      <w:pPr>
        <w:pStyle w:val="Akapitzlist"/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>5) prawo do przenoszenia swoich danych (art. 20 RODO)</w:t>
      </w:r>
    </w:p>
    <w:p w14:paraId="11E80ECB" w14:textId="77777777" w:rsidR="009B1535" w:rsidRPr="009B1535" w:rsidRDefault="009B1535" w:rsidP="009B1535">
      <w:pPr>
        <w:pStyle w:val="Akapitzlist"/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>6) 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</w:t>
      </w:r>
    </w:p>
    <w:p w14:paraId="0E8C3A52" w14:textId="77777777" w:rsidR="009B1535" w:rsidRPr="009B1535" w:rsidRDefault="009B1535" w:rsidP="009B1535">
      <w:pPr>
        <w:pStyle w:val="Akapitzlist"/>
        <w:numPr>
          <w:ilvl w:val="0"/>
          <w:numId w:val="3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>Podanie danych osobowych jest dobrowolne lecz jest warunkiem udziału w projekcie. Uczestnik projektu jest zobowiązany do ich podania, a konsekwencją niepodania danych osobowych będzie brak możliwości wzięcia udziału w projekcie.</w:t>
      </w:r>
    </w:p>
    <w:p w14:paraId="34A61496" w14:textId="77777777" w:rsidR="009B1535" w:rsidRPr="009B1535" w:rsidRDefault="009B1535" w:rsidP="009B1535">
      <w:pPr>
        <w:shd w:val="clear" w:color="auto" w:fill="FFFFFF"/>
        <w:ind w:left="720"/>
        <w:textAlignment w:val="baseline"/>
        <w:rPr>
          <w:rFonts w:asciiTheme="minorHAnsi" w:hAnsiTheme="minorHAnsi" w:cstheme="minorHAnsi"/>
          <w:bCs/>
          <w:sz w:val="20"/>
          <w:szCs w:val="20"/>
        </w:rPr>
      </w:pPr>
    </w:p>
    <w:p w14:paraId="62708C31" w14:textId="77777777" w:rsidR="009B1535" w:rsidRPr="009B1535" w:rsidRDefault="009B1535" w:rsidP="009B1535">
      <w:pPr>
        <w:rPr>
          <w:rFonts w:asciiTheme="minorHAnsi" w:eastAsia="Batang" w:hAnsiTheme="minorHAnsi" w:cstheme="minorHAnsi"/>
          <w:iCs/>
          <w:sz w:val="20"/>
          <w:szCs w:val="20"/>
        </w:rPr>
      </w:pPr>
    </w:p>
    <w:p w14:paraId="12BF1B81" w14:textId="77777777" w:rsidR="009B1535" w:rsidRPr="009B1535" w:rsidRDefault="009B1535" w:rsidP="009B1535">
      <w:pPr>
        <w:rPr>
          <w:rFonts w:asciiTheme="minorHAnsi" w:eastAsia="Batang" w:hAnsiTheme="minorHAnsi" w:cstheme="minorHAnsi"/>
          <w:iCs/>
          <w:sz w:val="20"/>
          <w:szCs w:val="20"/>
        </w:rPr>
      </w:pPr>
      <w:r w:rsidRPr="009B1535">
        <w:rPr>
          <w:rFonts w:asciiTheme="minorHAnsi" w:eastAsia="Batang" w:hAnsiTheme="minorHAnsi" w:cstheme="minorHAnsi"/>
          <w:iCs/>
          <w:sz w:val="20"/>
          <w:szCs w:val="20"/>
        </w:rPr>
        <w:t>.................................</w:t>
      </w:r>
      <w:r w:rsidRPr="009B1535">
        <w:rPr>
          <w:rFonts w:asciiTheme="minorHAnsi" w:eastAsia="Batang" w:hAnsiTheme="minorHAnsi" w:cstheme="minorHAnsi"/>
          <w:sz w:val="20"/>
          <w:szCs w:val="20"/>
        </w:rPr>
        <w:t xml:space="preserve">, dnia </w:t>
      </w:r>
      <w:r w:rsidRPr="009B1535">
        <w:rPr>
          <w:rFonts w:asciiTheme="minorHAnsi" w:eastAsia="Batang" w:hAnsiTheme="minorHAnsi" w:cstheme="minorHAnsi"/>
          <w:iCs/>
          <w:sz w:val="20"/>
          <w:szCs w:val="20"/>
        </w:rPr>
        <w:t>.......................</w:t>
      </w:r>
      <w:r w:rsidRPr="009B1535">
        <w:rPr>
          <w:rFonts w:asciiTheme="minorHAnsi" w:eastAsia="Batang" w:hAnsiTheme="minorHAnsi" w:cstheme="minorHAnsi"/>
          <w:iCs/>
          <w:sz w:val="20"/>
          <w:szCs w:val="20"/>
        </w:rPr>
        <w:tab/>
      </w:r>
    </w:p>
    <w:p w14:paraId="488EE653" w14:textId="77777777" w:rsidR="009B1535" w:rsidRPr="009B1535" w:rsidRDefault="009B1535" w:rsidP="009B1535">
      <w:pPr>
        <w:jc w:val="right"/>
        <w:rPr>
          <w:rFonts w:asciiTheme="minorHAnsi" w:eastAsia="Batang" w:hAnsiTheme="minorHAnsi" w:cstheme="minorHAnsi"/>
          <w:i/>
          <w:iCs/>
          <w:sz w:val="20"/>
          <w:szCs w:val="20"/>
        </w:rPr>
      </w:pPr>
      <w:r w:rsidRPr="009B1535">
        <w:rPr>
          <w:rFonts w:asciiTheme="minorHAnsi" w:eastAsia="Batang" w:hAnsiTheme="minorHAnsi" w:cstheme="minorHAnsi"/>
          <w:iCs/>
          <w:sz w:val="20"/>
          <w:szCs w:val="20"/>
        </w:rPr>
        <w:t xml:space="preserve">                         </w:t>
      </w:r>
      <w:r w:rsidRPr="009B1535">
        <w:rPr>
          <w:rFonts w:asciiTheme="minorHAnsi" w:eastAsia="Batang" w:hAnsiTheme="minorHAnsi" w:cstheme="minorHAnsi"/>
          <w:i/>
          <w:iCs/>
          <w:sz w:val="20"/>
          <w:szCs w:val="20"/>
        </w:rPr>
        <w:t>…………………………………..………………………</w:t>
      </w:r>
    </w:p>
    <w:p w14:paraId="2D26DC6A" w14:textId="77777777" w:rsidR="009B1535" w:rsidRPr="009B1535" w:rsidRDefault="009B1535" w:rsidP="009B1535">
      <w:pPr>
        <w:ind w:left="5670" w:firstLine="6"/>
        <w:jc w:val="center"/>
        <w:rPr>
          <w:rFonts w:asciiTheme="minorHAnsi" w:eastAsia="Batang" w:hAnsiTheme="minorHAnsi" w:cstheme="minorHAnsi"/>
          <w:i/>
          <w:iCs/>
          <w:sz w:val="20"/>
          <w:szCs w:val="20"/>
          <w:vertAlign w:val="superscript"/>
        </w:rPr>
      </w:pPr>
      <w:r w:rsidRPr="009B1535">
        <w:rPr>
          <w:rFonts w:asciiTheme="minorHAnsi" w:eastAsia="Batang" w:hAnsiTheme="minorHAnsi" w:cstheme="minorHAnsi"/>
          <w:i/>
          <w:iCs/>
          <w:sz w:val="20"/>
          <w:szCs w:val="20"/>
          <w:vertAlign w:val="superscript"/>
        </w:rPr>
        <w:t xml:space="preserve">/pieczęć i podpis Wykonawcy </w:t>
      </w:r>
      <w:r w:rsidRPr="009B1535">
        <w:rPr>
          <w:rFonts w:asciiTheme="minorHAnsi" w:eastAsia="Batang" w:hAnsiTheme="minorHAnsi" w:cstheme="minorHAnsi"/>
          <w:i/>
          <w:iCs/>
          <w:sz w:val="20"/>
          <w:szCs w:val="20"/>
          <w:vertAlign w:val="superscript"/>
        </w:rPr>
        <w:br/>
        <w:t>lub osoby upoważnionej do reprezentowania Wykonawcy/</w:t>
      </w:r>
    </w:p>
    <w:p w14:paraId="46E29551" w14:textId="77777777" w:rsidR="009B1535" w:rsidRPr="009B1535" w:rsidRDefault="009B1535" w:rsidP="009B1535">
      <w:pPr>
        <w:rPr>
          <w:rFonts w:asciiTheme="minorHAnsi" w:hAnsiTheme="minorHAnsi" w:cstheme="minorHAnsi"/>
          <w:sz w:val="20"/>
          <w:szCs w:val="20"/>
        </w:rPr>
      </w:pPr>
    </w:p>
    <w:p w14:paraId="7D8710D9" w14:textId="77777777" w:rsidR="009B1535" w:rsidRPr="009B1535" w:rsidRDefault="009B1535" w:rsidP="009B1535">
      <w:pPr>
        <w:contextualSpacing/>
        <w:rPr>
          <w:rFonts w:asciiTheme="minorHAnsi" w:hAnsiTheme="minorHAnsi" w:cstheme="minorHAnsi"/>
          <w:sz w:val="20"/>
          <w:szCs w:val="20"/>
          <w:u w:val="single"/>
        </w:rPr>
      </w:pPr>
    </w:p>
    <w:p w14:paraId="419E5F86" w14:textId="77777777" w:rsidR="009B1535" w:rsidRPr="009B1535" w:rsidRDefault="009B1535" w:rsidP="009B1535">
      <w:pPr>
        <w:rPr>
          <w:rFonts w:asciiTheme="minorHAnsi" w:hAnsiTheme="minorHAnsi" w:cstheme="minorHAnsi"/>
          <w:sz w:val="20"/>
          <w:szCs w:val="20"/>
          <w:u w:val="single"/>
        </w:rPr>
      </w:pPr>
    </w:p>
    <w:p w14:paraId="73C379E8" w14:textId="77777777" w:rsidR="009B1535" w:rsidRPr="009B1535" w:rsidRDefault="009B1535" w:rsidP="009B1535">
      <w:pPr>
        <w:rPr>
          <w:rFonts w:asciiTheme="minorHAnsi" w:hAnsiTheme="minorHAnsi" w:cstheme="minorHAnsi"/>
          <w:sz w:val="20"/>
          <w:szCs w:val="20"/>
          <w:u w:val="single"/>
        </w:rPr>
      </w:pPr>
    </w:p>
    <w:p w14:paraId="2D28BE81" w14:textId="77777777" w:rsidR="009B1535" w:rsidRPr="009B1535" w:rsidRDefault="009B1535" w:rsidP="009B1535">
      <w:pPr>
        <w:rPr>
          <w:rFonts w:asciiTheme="minorHAnsi" w:hAnsiTheme="minorHAnsi" w:cstheme="minorHAnsi"/>
          <w:sz w:val="20"/>
          <w:szCs w:val="20"/>
        </w:rPr>
      </w:pPr>
    </w:p>
    <w:p w14:paraId="0F213335" w14:textId="77777777" w:rsidR="009B1535" w:rsidRPr="009B1535" w:rsidRDefault="009B1535" w:rsidP="009B1535">
      <w:pPr>
        <w:rPr>
          <w:rFonts w:asciiTheme="minorHAnsi" w:hAnsiTheme="minorHAnsi" w:cstheme="minorHAnsi"/>
          <w:sz w:val="20"/>
          <w:szCs w:val="20"/>
        </w:rPr>
      </w:pPr>
    </w:p>
    <w:p w14:paraId="07B631A7" w14:textId="77777777" w:rsidR="009B1535" w:rsidRPr="009B1535" w:rsidRDefault="009B1535" w:rsidP="009B1535">
      <w:pPr>
        <w:rPr>
          <w:rFonts w:asciiTheme="minorHAnsi" w:hAnsiTheme="minorHAnsi" w:cstheme="minorHAnsi"/>
          <w:sz w:val="20"/>
          <w:szCs w:val="20"/>
        </w:rPr>
      </w:pPr>
    </w:p>
    <w:p w14:paraId="739B8C63" w14:textId="77777777" w:rsidR="009B1535" w:rsidRPr="009B1535" w:rsidRDefault="009B1535" w:rsidP="009B1535">
      <w:pPr>
        <w:rPr>
          <w:rFonts w:asciiTheme="minorHAnsi" w:hAnsiTheme="minorHAnsi" w:cstheme="minorHAnsi"/>
          <w:sz w:val="20"/>
          <w:szCs w:val="20"/>
          <w:u w:val="single"/>
        </w:rPr>
      </w:pPr>
    </w:p>
    <w:p w14:paraId="31659F10" w14:textId="77777777" w:rsidR="009B1535" w:rsidRPr="009B1535" w:rsidRDefault="009B1535" w:rsidP="009B1535">
      <w:pPr>
        <w:tabs>
          <w:tab w:val="left" w:pos="3912"/>
        </w:tabs>
        <w:rPr>
          <w:rFonts w:asciiTheme="minorHAnsi" w:hAnsiTheme="minorHAnsi" w:cstheme="minorHAnsi"/>
          <w:sz w:val="20"/>
          <w:szCs w:val="20"/>
        </w:rPr>
      </w:pPr>
      <w:r w:rsidRPr="009B1535">
        <w:rPr>
          <w:rFonts w:asciiTheme="minorHAnsi" w:hAnsiTheme="minorHAnsi" w:cstheme="minorHAnsi"/>
          <w:sz w:val="20"/>
          <w:szCs w:val="20"/>
        </w:rPr>
        <w:tab/>
      </w:r>
    </w:p>
    <w:p w14:paraId="4E4D7CAA" w14:textId="77777777" w:rsidR="0031089F" w:rsidRPr="009B1535" w:rsidRDefault="0031089F" w:rsidP="009B1535">
      <w:pPr>
        <w:rPr>
          <w:rFonts w:asciiTheme="minorHAnsi" w:hAnsiTheme="minorHAnsi" w:cstheme="minorHAnsi"/>
          <w:b/>
          <w:i/>
          <w:sz w:val="20"/>
          <w:szCs w:val="20"/>
        </w:rPr>
      </w:pPr>
    </w:p>
    <w:sectPr w:rsidR="0031089F" w:rsidRPr="009B1535" w:rsidSect="00701D78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0CC54" w14:textId="77777777" w:rsidR="008E72C5" w:rsidRDefault="008E72C5">
      <w:r>
        <w:separator/>
      </w:r>
    </w:p>
  </w:endnote>
  <w:endnote w:type="continuationSeparator" w:id="0">
    <w:p w14:paraId="45836446" w14:textId="77777777" w:rsidR="008E72C5" w:rsidRDefault="008E7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nivers-PL">
    <w:altName w:val="Courier New"/>
    <w:charset w:val="C8"/>
    <w:family w:val="decorative"/>
    <w:pitch w:val="variable"/>
    <w:sig w:usb0="00000001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charset w:val="EE"/>
    <w:family w:val="auto"/>
    <w:pitch w:val="default"/>
    <w:sig w:usb0="00000005" w:usb1="00000000" w:usb2="00000000" w:usb3="00000000" w:csb0="00000002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78066" w14:textId="455415B2" w:rsidR="00407DBC" w:rsidRDefault="00407DBC" w:rsidP="00407DBC">
    <w:pPr>
      <w:pStyle w:val="Stopka"/>
      <w:tabs>
        <w:tab w:val="clear" w:pos="4536"/>
        <w:tab w:val="clear" w:pos="9072"/>
        <w:tab w:val="left" w:pos="1470"/>
      </w:tabs>
      <w:rPr>
        <w:color w:val="948A54" w:themeColor="background2" w:themeShade="80"/>
      </w:rPr>
    </w:pPr>
  </w:p>
  <w:p w14:paraId="16F5AA2A" w14:textId="77777777" w:rsidR="00407DBC" w:rsidRDefault="00407DBC" w:rsidP="00407DBC">
    <w:pPr>
      <w:pStyle w:val="Stopka"/>
      <w:tabs>
        <w:tab w:val="clear" w:pos="4536"/>
        <w:tab w:val="clear" w:pos="9072"/>
        <w:tab w:val="left" w:pos="1470"/>
      </w:tabs>
      <w:rPr>
        <w:color w:val="948A54" w:themeColor="background2" w:themeShade="80"/>
      </w:rPr>
    </w:pPr>
    <w:r>
      <w:rPr>
        <w:noProof/>
        <w:u w:val="single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7D7A0972" wp14:editId="4DC95479">
              <wp:simplePos x="0" y="0"/>
              <wp:positionH relativeFrom="margin">
                <wp:align>center</wp:align>
              </wp:positionH>
              <wp:positionV relativeFrom="paragraph">
                <wp:posOffset>135411</wp:posOffset>
              </wp:positionV>
              <wp:extent cx="7305675" cy="9525"/>
              <wp:effectExtent l="0" t="0" r="28575" b="28575"/>
              <wp:wrapNone/>
              <wp:docPr id="2003021786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305675" cy="952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72A5B49" id="Łącznik prosty 4" o:spid="_x0000_s1026" style="position:absolute;z-index:25166899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0.65pt" to="575.2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" strokecolor="#7f7f7f" strokeweight=".5pt">
              <v:stroke joinstyle="miter"/>
              <w10:wrap anchorx="margin"/>
            </v:line>
          </w:pict>
        </mc:Fallback>
      </mc:AlternateContent>
    </w:r>
  </w:p>
  <w:p w14:paraId="29A785E6" w14:textId="1F60F812" w:rsidR="00407DBC" w:rsidRDefault="00701D78" w:rsidP="00407DBC">
    <w:pPr>
      <w:pStyle w:val="Stopka"/>
      <w:jc w:val="center"/>
      <w:rPr>
        <w:sz w:val="20"/>
      </w:rPr>
    </w:pPr>
    <w:bookmarkStart w:id="4" w:name="_Hlk182297570"/>
    <w:r>
      <w:rPr>
        <w:noProof/>
      </w:rPr>
      <w:drawing>
        <wp:anchor distT="0" distB="0" distL="114300" distR="114300" simplePos="0" relativeHeight="251667968" behindDoc="1" locked="0" layoutInCell="1" allowOverlap="1" wp14:anchorId="007DA313" wp14:editId="6467BEC6">
          <wp:simplePos x="0" y="0"/>
          <wp:positionH relativeFrom="margin">
            <wp:posOffset>-12643</wp:posOffset>
          </wp:positionH>
          <wp:positionV relativeFrom="paragraph">
            <wp:posOffset>61537</wp:posOffset>
          </wp:positionV>
          <wp:extent cx="1814830" cy="461645"/>
          <wp:effectExtent l="0" t="0" r="0" b="0"/>
          <wp:wrapTight wrapText="bothSides">
            <wp:wrapPolygon edited="0">
              <wp:start x="0" y="0"/>
              <wp:lineTo x="0" y="20501"/>
              <wp:lineTo x="21313" y="20501"/>
              <wp:lineTo x="21313" y="0"/>
              <wp:lineTo x="0" y="0"/>
            </wp:wrapPolygon>
          </wp:wrapTight>
          <wp:docPr id="147317345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4830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</w:p>
  <w:p w14:paraId="698DD051" w14:textId="620EDC09" w:rsidR="00407DBC" w:rsidRPr="00CD5E9A" w:rsidRDefault="00407DBC" w:rsidP="00407DBC">
    <w:pPr>
      <w:pStyle w:val="Stopka"/>
      <w:jc w:val="center"/>
      <w:rPr>
        <w:sz w:val="14"/>
        <w:szCs w:val="14"/>
      </w:rPr>
    </w:pPr>
    <w:r w:rsidRPr="001118EA">
      <w:rPr>
        <w:sz w:val="20"/>
      </w:rPr>
      <w:t>Fundusze Europejskie dla Pomorza 2021-2027</w:t>
    </w:r>
  </w:p>
  <w:p w14:paraId="47B06FE2" w14:textId="2B2757D3" w:rsidR="00407DBC" w:rsidRDefault="00407D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E565A" w14:textId="77777777" w:rsidR="007B2500" w:rsidRPr="00B01F08" w:rsidRDefault="00B02DCF" w:rsidP="00B01F08">
    <w:pPr>
      <w:pStyle w:val="Stopka"/>
    </w:pPr>
    <w:r>
      <w:rPr>
        <w:noProof/>
      </w:rPr>
      <w:drawing>
        <wp:anchor distT="0" distB="0" distL="114300" distR="114300" simplePos="0" relativeHeight="251656704" behindDoc="0" locked="0" layoutInCell="0" allowOverlap="1" wp14:anchorId="240BC21B" wp14:editId="722255FB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5715" b="0"/>
          <wp:wrapNone/>
          <wp:docPr id="5" name="Obraz 5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D8036" w14:textId="77777777" w:rsidR="008E72C5" w:rsidRDefault="008E72C5">
      <w:r>
        <w:separator/>
      </w:r>
    </w:p>
  </w:footnote>
  <w:footnote w:type="continuationSeparator" w:id="0">
    <w:p w14:paraId="52D09C0E" w14:textId="77777777" w:rsidR="008E72C5" w:rsidRDefault="008E7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104B4" w14:textId="7AF44525" w:rsidR="00230E1A" w:rsidRDefault="00407DBC">
    <w:pPr>
      <w:pStyle w:val="Nagwek"/>
    </w:pPr>
    <w:r>
      <w:rPr>
        <w:noProof/>
      </w:rPr>
      <w:drawing>
        <wp:anchor distT="0" distB="0" distL="114300" distR="114300" simplePos="0" relativeHeight="251665920" behindDoc="1" locked="0" layoutInCell="1" allowOverlap="1" wp14:anchorId="080D9A8D" wp14:editId="220BEFEC">
          <wp:simplePos x="0" y="0"/>
          <wp:positionH relativeFrom="margin">
            <wp:posOffset>-736046</wp:posOffset>
          </wp:positionH>
          <wp:positionV relativeFrom="paragraph">
            <wp:posOffset>-124460</wp:posOffset>
          </wp:positionV>
          <wp:extent cx="7300560" cy="850605"/>
          <wp:effectExtent l="0" t="0" r="0" b="0"/>
          <wp:wrapTight wrapText="bothSides">
            <wp:wrapPolygon edited="0">
              <wp:start x="1071" y="2420"/>
              <wp:lineTo x="395" y="4839"/>
              <wp:lineTo x="282" y="6291"/>
              <wp:lineTo x="282" y="15970"/>
              <wp:lineTo x="451" y="17906"/>
              <wp:lineTo x="846" y="18874"/>
              <wp:lineTo x="1353" y="18874"/>
              <wp:lineTo x="21025" y="16938"/>
              <wp:lineTo x="21307" y="11131"/>
              <wp:lineTo x="20630" y="11131"/>
              <wp:lineTo x="20461" y="6291"/>
              <wp:lineTo x="1353" y="2420"/>
              <wp:lineTo x="1071" y="2420"/>
            </wp:wrapPolygon>
          </wp:wrapTight>
          <wp:docPr id="15706526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0560" cy="850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675499059"/>
        <w:docPartObj>
          <w:docPartGallery w:val="Page Numbers (Margins)"/>
          <w:docPartUnique/>
        </w:docPartObj>
      </w:sdtPr>
      <w:sdtContent>
        <w:r w:rsidR="007705C0">
          <w:rPr>
            <w:noProof/>
          </w:rPr>
          <mc:AlternateContent>
            <mc:Choice Requires="wps">
              <w:drawing>
                <wp:anchor distT="0" distB="0" distL="114300" distR="114300" simplePos="0" relativeHeight="251662848" behindDoc="0" locked="0" layoutInCell="0" allowOverlap="1" wp14:anchorId="6B260645" wp14:editId="5F92B3E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CB76BC" w14:textId="77777777" w:rsidR="007705C0" w:rsidRDefault="007705C0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B260645" id="Prostokąt 1" o:spid="_x0000_s1026" style="position:absolute;margin-left:0;margin-top:0;width:40.2pt;height:171.9pt;z-index:25166284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2CCB76BC" w14:textId="77777777" w:rsidR="007705C0" w:rsidRDefault="007705C0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3BEC0" w14:textId="7EB57C67" w:rsidR="007B0F61" w:rsidRDefault="00AA4F42">
    <w:pPr>
      <w:pStyle w:val="Nagwek"/>
    </w:pPr>
    <w:r>
      <w:rPr>
        <w:noProof/>
      </w:rPr>
      <w:drawing>
        <wp:anchor distT="0" distB="0" distL="114300" distR="114300" simplePos="0" relativeHeight="251663872" behindDoc="1" locked="0" layoutInCell="1" allowOverlap="1" wp14:anchorId="72556F01" wp14:editId="44F89B96">
          <wp:simplePos x="0" y="0"/>
          <wp:positionH relativeFrom="margin">
            <wp:posOffset>-1435</wp:posOffset>
          </wp:positionH>
          <wp:positionV relativeFrom="paragraph">
            <wp:posOffset>57268</wp:posOffset>
          </wp:positionV>
          <wp:extent cx="5759450" cy="361950"/>
          <wp:effectExtent l="0" t="0" r="0" b="0"/>
          <wp:wrapNone/>
          <wp:docPr id="1643611090" name="Obraz 3" descr="Krajowy Plan Odbudowy, Rzeczpospolita Polska, Sfinansowan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rajowy Plan Odbudowy, Rzeczpospolita Polska, Sfinansowane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11CCF"/>
    <w:multiLevelType w:val="hybridMultilevel"/>
    <w:tmpl w:val="A7AE2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8386B"/>
    <w:multiLevelType w:val="hybridMultilevel"/>
    <w:tmpl w:val="CE229F68"/>
    <w:lvl w:ilvl="0" w:tplc="DF48472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0213D"/>
    <w:multiLevelType w:val="hybridMultilevel"/>
    <w:tmpl w:val="3E6C03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5464A"/>
    <w:multiLevelType w:val="hybridMultilevel"/>
    <w:tmpl w:val="7A7A14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BB12B98"/>
    <w:multiLevelType w:val="hybridMultilevel"/>
    <w:tmpl w:val="63808CD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C984B24"/>
    <w:multiLevelType w:val="hybridMultilevel"/>
    <w:tmpl w:val="0FC2CDE6"/>
    <w:lvl w:ilvl="0" w:tplc="BDBA12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3002D"/>
    <w:multiLevelType w:val="hybridMultilevel"/>
    <w:tmpl w:val="76B81114"/>
    <w:lvl w:ilvl="0" w:tplc="7480F69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185CFE"/>
    <w:multiLevelType w:val="hybridMultilevel"/>
    <w:tmpl w:val="8D84944E"/>
    <w:lvl w:ilvl="0" w:tplc="04150011">
      <w:start w:val="1"/>
      <w:numFmt w:val="decimal"/>
      <w:lvlText w:val="%1)"/>
      <w:lvlJc w:val="left"/>
      <w:pPr>
        <w:ind w:left="1489" w:hanging="360"/>
      </w:p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8" w15:restartNumberingAfterBreak="0">
    <w:nsid w:val="16F86A22"/>
    <w:multiLevelType w:val="hybridMultilevel"/>
    <w:tmpl w:val="D1C29B04"/>
    <w:lvl w:ilvl="0" w:tplc="9782E2DC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8275818"/>
    <w:multiLevelType w:val="hybridMultilevel"/>
    <w:tmpl w:val="FFDAF444"/>
    <w:lvl w:ilvl="0" w:tplc="BDBA12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966B74"/>
    <w:multiLevelType w:val="hybridMultilevel"/>
    <w:tmpl w:val="2B547AD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F1409E7"/>
    <w:multiLevelType w:val="hybridMultilevel"/>
    <w:tmpl w:val="2D08E8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F262704"/>
    <w:multiLevelType w:val="multilevel"/>
    <w:tmpl w:val="D87EE546"/>
    <w:styleLink w:val="WWNum3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23B63852"/>
    <w:multiLevelType w:val="hybridMultilevel"/>
    <w:tmpl w:val="C2F837F0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076AE5"/>
    <w:multiLevelType w:val="multilevel"/>
    <w:tmpl w:val="55FE5474"/>
    <w:styleLink w:val="WWNum2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2A302B84"/>
    <w:multiLevelType w:val="hybridMultilevel"/>
    <w:tmpl w:val="FBC448EA"/>
    <w:lvl w:ilvl="0" w:tplc="BDBA12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24C3B"/>
    <w:multiLevelType w:val="hybridMultilevel"/>
    <w:tmpl w:val="FCA01D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B869C3"/>
    <w:multiLevelType w:val="hybridMultilevel"/>
    <w:tmpl w:val="45809C94"/>
    <w:lvl w:ilvl="0" w:tplc="ADE8186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101C7742">
      <w:numFmt w:val="bullet"/>
      <w:lvlText w:val=""/>
      <w:lvlJc w:val="left"/>
      <w:pPr>
        <w:ind w:left="1440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C72EA5"/>
    <w:multiLevelType w:val="hybridMultilevel"/>
    <w:tmpl w:val="B1DCE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41D5D"/>
    <w:multiLevelType w:val="hybridMultilevel"/>
    <w:tmpl w:val="A39C1722"/>
    <w:lvl w:ilvl="0" w:tplc="F5AC57E4">
      <w:start w:val="3"/>
      <w:numFmt w:val="decimal"/>
      <w:lvlText w:val="%1)"/>
      <w:lvlJc w:val="left"/>
      <w:pPr>
        <w:ind w:left="108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1164D5"/>
    <w:multiLevelType w:val="hybridMultilevel"/>
    <w:tmpl w:val="A988350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E9341E8"/>
    <w:multiLevelType w:val="hybridMultilevel"/>
    <w:tmpl w:val="41E207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4B7A7C"/>
    <w:multiLevelType w:val="hybridMultilevel"/>
    <w:tmpl w:val="D66A3BF6"/>
    <w:lvl w:ilvl="0" w:tplc="A6F0D7C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E93263"/>
    <w:multiLevelType w:val="hybridMultilevel"/>
    <w:tmpl w:val="6E1A36C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74C019D"/>
    <w:multiLevelType w:val="hybridMultilevel"/>
    <w:tmpl w:val="40148F7C"/>
    <w:lvl w:ilvl="0" w:tplc="6174F9E6">
      <w:start w:val="1"/>
      <w:numFmt w:val="upperRoman"/>
      <w:lvlText w:val="%1."/>
      <w:lvlJc w:val="righ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8761BE1"/>
    <w:multiLevelType w:val="hybridMultilevel"/>
    <w:tmpl w:val="72A81CB2"/>
    <w:lvl w:ilvl="0" w:tplc="2D7C7682">
      <w:start w:val="1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767A4B"/>
    <w:multiLevelType w:val="hybridMultilevel"/>
    <w:tmpl w:val="B71C5BB0"/>
    <w:lvl w:ilvl="0" w:tplc="852A0596">
      <w:start w:val="2"/>
      <w:numFmt w:val="decimal"/>
      <w:lvlText w:val="%1."/>
      <w:lvlJc w:val="left"/>
      <w:pPr>
        <w:ind w:left="5040" w:hanging="360"/>
      </w:pPr>
      <w:rPr>
        <w:rFonts w:asciiTheme="minorHAnsi" w:eastAsiaTheme="minorEastAsia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AB4F4C"/>
    <w:multiLevelType w:val="hybridMultilevel"/>
    <w:tmpl w:val="016A9A08"/>
    <w:lvl w:ilvl="0" w:tplc="124E98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4F0949"/>
    <w:multiLevelType w:val="hybridMultilevel"/>
    <w:tmpl w:val="0F6AB7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386244"/>
    <w:multiLevelType w:val="multilevel"/>
    <w:tmpl w:val="98581088"/>
    <w:styleLink w:val="WWNum23"/>
    <w:lvl w:ilvl="0">
      <w:start w:val="1"/>
      <w:numFmt w:val="lowerLetter"/>
      <w:lvlText w:val="%1)"/>
      <w:lvlJc w:val="left"/>
      <w:pPr>
        <w:ind w:left="1068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30" w15:restartNumberingAfterBreak="0">
    <w:nsid w:val="57DE25AC"/>
    <w:multiLevelType w:val="hybridMultilevel"/>
    <w:tmpl w:val="BC4ADF40"/>
    <w:lvl w:ilvl="0" w:tplc="7D629540">
      <w:start w:val="3"/>
      <w:numFmt w:val="decimal"/>
      <w:lvlText w:val="%1)"/>
      <w:lvlJc w:val="left"/>
      <w:pPr>
        <w:ind w:left="106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9CE6AE7"/>
    <w:multiLevelType w:val="hybridMultilevel"/>
    <w:tmpl w:val="BC4EAA9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436AD6"/>
    <w:multiLevelType w:val="hybridMultilevel"/>
    <w:tmpl w:val="AFC0E608"/>
    <w:lvl w:ilvl="0" w:tplc="576A184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DC7B22"/>
    <w:multiLevelType w:val="hybridMultilevel"/>
    <w:tmpl w:val="0F209220"/>
    <w:lvl w:ilvl="0" w:tplc="DB32B6A2">
      <w:start w:val="2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277576"/>
    <w:multiLevelType w:val="hybridMultilevel"/>
    <w:tmpl w:val="3E6C03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E104C0"/>
    <w:multiLevelType w:val="hybridMultilevel"/>
    <w:tmpl w:val="F80EDE10"/>
    <w:lvl w:ilvl="0" w:tplc="54CA473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7E2A01"/>
    <w:multiLevelType w:val="hybridMultilevel"/>
    <w:tmpl w:val="6BCC12E8"/>
    <w:lvl w:ilvl="0" w:tplc="8D4AD2A8">
      <w:start w:val="1"/>
      <w:numFmt w:val="lowerLetter"/>
      <w:lvlText w:val="%1.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F96492"/>
    <w:multiLevelType w:val="hybridMultilevel"/>
    <w:tmpl w:val="2620F1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FB31CC"/>
    <w:multiLevelType w:val="hybridMultilevel"/>
    <w:tmpl w:val="C9A65B88"/>
    <w:lvl w:ilvl="0" w:tplc="04150011">
      <w:start w:val="1"/>
      <w:numFmt w:val="decimal"/>
      <w:lvlText w:val="%1)"/>
      <w:lvlJc w:val="left"/>
      <w:pPr>
        <w:ind w:left="2511" w:hanging="360"/>
      </w:pPr>
    </w:lvl>
    <w:lvl w:ilvl="1" w:tplc="04150019" w:tentative="1">
      <w:start w:val="1"/>
      <w:numFmt w:val="lowerLetter"/>
      <w:lvlText w:val="%2."/>
      <w:lvlJc w:val="left"/>
      <w:pPr>
        <w:ind w:left="3231" w:hanging="360"/>
      </w:pPr>
    </w:lvl>
    <w:lvl w:ilvl="2" w:tplc="0415001B" w:tentative="1">
      <w:start w:val="1"/>
      <w:numFmt w:val="lowerRoman"/>
      <w:lvlText w:val="%3."/>
      <w:lvlJc w:val="right"/>
      <w:pPr>
        <w:ind w:left="3951" w:hanging="180"/>
      </w:pPr>
    </w:lvl>
    <w:lvl w:ilvl="3" w:tplc="0415000F" w:tentative="1">
      <w:start w:val="1"/>
      <w:numFmt w:val="decimal"/>
      <w:lvlText w:val="%4."/>
      <w:lvlJc w:val="left"/>
      <w:pPr>
        <w:ind w:left="4671" w:hanging="360"/>
      </w:pPr>
    </w:lvl>
    <w:lvl w:ilvl="4" w:tplc="04150019" w:tentative="1">
      <w:start w:val="1"/>
      <w:numFmt w:val="lowerLetter"/>
      <w:lvlText w:val="%5."/>
      <w:lvlJc w:val="left"/>
      <w:pPr>
        <w:ind w:left="5391" w:hanging="360"/>
      </w:pPr>
    </w:lvl>
    <w:lvl w:ilvl="5" w:tplc="0415001B" w:tentative="1">
      <w:start w:val="1"/>
      <w:numFmt w:val="lowerRoman"/>
      <w:lvlText w:val="%6."/>
      <w:lvlJc w:val="right"/>
      <w:pPr>
        <w:ind w:left="6111" w:hanging="180"/>
      </w:pPr>
    </w:lvl>
    <w:lvl w:ilvl="6" w:tplc="0415000F" w:tentative="1">
      <w:start w:val="1"/>
      <w:numFmt w:val="decimal"/>
      <w:lvlText w:val="%7."/>
      <w:lvlJc w:val="left"/>
      <w:pPr>
        <w:ind w:left="6831" w:hanging="360"/>
      </w:pPr>
    </w:lvl>
    <w:lvl w:ilvl="7" w:tplc="04150019" w:tentative="1">
      <w:start w:val="1"/>
      <w:numFmt w:val="lowerLetter"/>
      <w:lvlText w:val="%8."/>
      <w:lvlJc w:val="left"/>
      <w:pPr>
        <w:ind w:left="7551" w:hanging="360"/>
      </w:pPr>
    </w:lvl>
    <w:lvl w:ilvl="8" w:tplc="0415001B" w:tentative="1">
      <w:start w:val="1"/>
      <w:numFmt w:val="lowerRoman"/>
      <w:lvlText w:val="%9."/>
      <w:lvlJc w:val="right"/>
      <w:pPr>
        <w:ind w:left="8271" w:hanging="180"/>
      </w:pPr>
    </w:lvl>
  </w:abstractNum>
  <w:abstractNum w:abstractNumId="39" w15:restartNumberingAfterBreak="0">
    <w:nsid w:val="6F195069"/>
    <w:multiLevelType w:val="hybridMultilevel"/>
    <w:tmpl w:val="D328525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714A686E"/>
    <w:multiLevelType w:val="hybridMultilevel"/>
    <w:tmpl w:val="D1985E3A"/>
    <w:lvl w:ilvl="0" w:tplc="BDBA12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786948"/>
    <w:multiLevelType w:val="hybridMultilevel"/>
    <w:tmpl w:val="9F38ADC0"/>
    <w:lvl w:ilvl="0" w:tplc="04150011">
      <w:start w:val="1"/>
      <w:numFmt w:val="decimal"/>
      <w:lvlText w:val="%1)"/>
      <w:lvlJc w:val="left"/>
      <w:pPr>
        <w:ind w:left="1704" w:hanging="360"/>
      </w:pPr>
    </w:lvl>
    <w:lvl w:ilvl="1" w:tplc="04150019" w:tentative="1">
      <w:start w:val="1"/>
      <w:numFmt w:val="lowerLetter"/>
      <w:lvlText w:val="%2."/>
      <w:lvlJc w:val="left"/>
      <w:pPr>
        <w:ind w:left="2424" w:hanging="360"/>
      </w:pPr>
    </w:lvl>
    <w:lvl w:ilvl="2" w:tplc="0415001B" w:tentative="1">
      <w:start w:val="1"/>
      <w:numFmt w:val="lowerRoman"/>
      <w:lvlText w:val="%3."/>
      <w:lvlJc w:val="right"/>
      <w:pPr>
        <w:ind w:left="3144" w:hanging="180"/>
      </w:pPr>
    </w:lvl>
    <w:lvl w:ilvl="3" w:tplc="0415000F" w:tentative="1">
      <w:start w:val="1"/>
      <w:numFmt w:val="decimal"/>
      <w:lvlText w:val="%4."/>
      <w:lvlJc w:val="left"/>
      <w:pPr>
        <w:ind w:left="3864" w:hanging="360"/>
      </w:pPr>
    </w:lvl>
    <w:lvl w:ilvl="4" w:tplc="04150019" w:tentative="1">
      <w:start w:val="1"/>
      <w:numFmt w:val="lowerLetter"/>
      <w:lvlText w:val="%5."/>
      <w:lvlJc w:val="left"/>
      <w:pPr>
        <w:ind w:left="4584" w:hanging="360"/>
      </w:pPr>
    </w:lvl>
    <w:lvl w:ilvl="5" w:tplc="0415001B" w:tentative="1">
      <w:start w:val="1"/>
      <w:numFmt w:val="lowerRoman"/>
      <w:lvlText w:val="%6."/>
      <w:lvlJc w:val="right"/>
      <w:pPr>
        <w:ind w:left="5304" w:hanging="180"/>
      </w:pPr>
    </w:lvl>
    <w:lvl w:ilvl="6" w:tplc="0415000F" w:tentative="1">
      <w:start w:val="1"/>
      <w:numFmt w:val="decimal"/>
      <w:lvlText w:val="%7."/>
      <w:lvlJc w:val="left"/>
      <w:pPr>
        <w:ind w:left="6024" w:hanging="360"/>
      </w:pPr>
    </w:lvl>
    <w:lvl w:ilvl="7" w:tplc="04150019" w:tentative="1">
      <w:start w:val="1"/>
      <w:numFmt w:val="lowerLetter"/>
      <w:lvlText w:val="%8."/>
      <w:lvlJc w:val="left"/>
      <w:pPr>
        <w:ind w:left="6744" w:hanging="360"/>
      </w:pPr>
    </w:lvl>
    <w:lvl w:ilvl="8" w:tplc="0415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42" w15:restartNumberingAfterBreak="0">
    <w:nsid w:val="72F74D85"/>
    <w:multiLevelType w:val="hybridMultilevel"/>
    <w:tmpl w:val="7278ED1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3612C6A"/>
    <w:multiLevelType w:val="hybridMultilevel"/>
    <w:tmpl w:val="BE24FC4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77ED0771"/>
    <w:multiLevelType w:val="hybridMultilevel"/>
    <w:tmpl w:val="606CA61C"/>
    <w:lvl w:ilvl="0" w:tplc="E892C4F6">
      <w:start w:val="1"/>
      <w:numFmt w:val="decimal"/>
      <w:lvlText w:val="%1."/>
      <w:lvlJc w:val="left"/>
      <w:pPr>
        <w:ind w:left="2880" w:hanging="360"/>
      </w:pPr>
      <w:rPr>
        <w:rFonts w:asciiTheme="minorHAnsi" w:eastAsiaTheme="minorEastAsia" w:hAnsiTheme="minorHAnsi" w:cstheme="minorHAns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F64CD3"/>
    <w:multiLevelType w:val="hybridMultilevel"/>
    <w:tmpl w:val="4CEED992"/>
    <w:lvl w:ilvl="0" w:tplc="A45E3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BBE78CE"/>
    <w:multiLevelType w:val="hybridMultilevel"/>
    <w:tmpl w:val="870AF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252D1A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1C2DE4"/>
    <w:multiLevelType w:val="hybridMultilevel"/>
    <w:tmpl w:val="CF9048EC"/>
    <w:lvl w:ilvl="0" w:tplc="EDDEF312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132489">
    <w:abstractNumId w:val="29"/>
  </w:num>
  <w:num w:numId="2" w16cid:durableId="32464208">
    <w:abstractNumId w:val="14"/>
  </w:num>
  <w:num w:numId="3" w16cid:durableId="353502265">
    <w:abstractNumId w:val="12"/>
  </w:num>
  <w:num w:numId="4" w16cid:durableId="1380857886">
    <w:abstractNumId w:val="45"/>
  </w:num>
  <w:num w:numId="5" w16cid:durableId="129042906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9165647">
    <w:abstractNumId w:val="3"/>
  </w:num>
  <w:num w:numId="7" w16cid:durableId="1862553214">
    <w:abstractNumId w:val="47"/>
  </w:num>
  <w:num w:numId="8" w16cid:durableId="1797333310">
    <w:abstractNumId w:val="6"/>
  </w:num>
  <w:num w:numId="9" w16cid:durableId="812798142">
    <w:abstractNumId w:val="20"/>
  </w:num>
  <w:num w:numId="10" w16cid:durableId="1595630128">
    <w:abstractNumId w:val="2"/>
  </w:num>
  <w:num w:numId="11" w16cid:durableId="1469274607">
    <w:abstractNumId w:val="13"/>
  </w:num>
  <w:num w:numId="12" w16cid:durableId="920023077">
    <w:abstractNumId w:val="16"/>
  </w:num>
  <w:num w:numId="13" w16cid:durableId="698160578">
    <w:abstractNumId w:val="42"/>
  </w:num>
  <w:num w:numId="14" w16cid:durableId="525750561">
    <w:abstractNumId w:val="19"/>
  </w:num>
  <w:num w:numId="15" w16cid:durableId="2135362369">
    <w:abstractNumId w:val="35"/>
  </w:num>
  <w:num w:numId="16" w16cid:durableId="1977565698">
    <w:abstractNumId w:val="37"/>
  </w:num>
  <w:num w:numId="17" w16cid:durableId="1510944770">
    <w:abstractNumId w:val="46"/>
  </w:num>
  <w:num w:numId="18" w16cid:durableId="1086076258">
    <w:abstractNumId w:val="17"/>
  </w:num>
  <w:num w:numId="19" w16cid:durableId="1771654875">
    <w:abstractNumId w:val="28"/>
  </w:num>
  <w:num w:numId="20" w16cid:durableId="111094822">
    <w:abstractNumId w:val="43"/>
  </w:num>
  <w:num w:numId="21" w16cid:durableId="1370183823">
    <w:abstractNumId w:val="10"/>
  </w:num>
  <w:num w:numId="22" w16cid:durableId="1976449172">
    <w:abstractNumId w:val="34"/>
  </w:num>
  <w:num w:numId="23" w16cid:durableId="1809979745">
    <w:abstractNumId w:val="31"/>
  </w:num>
  <w:num w:numId="24" w16cid:durableId="788355534">
    <w:abstractNumId w:val="4"/>
  </w:num>
  <w:num w:numId="25" w16cid:durableId="1106658306">
    <w:abstractNumId w:val="24"/>
  </w:num>
  <w:num w:numId="26" w16cid:durableId="1380132527">
    <w:abstractNumId w:val="23"/>
  </w:num>
  <w:num w:numId="27" w16cid:durableId="1076437725">
    <w:abstractNumId w:val="11"/>
  </w:num>
  <w:num w:numId="28" w16cid:durableId="505170496">
    <w:abstractNumId w:val="0"/>
  </w:num>
  <w:num w:numId="29" w16cid:durableId="856119739">
    <w:abstractNumId w:val="7"/>
  </w:num>
  <w:num w:numId="30" w16cid:durableId="1963801174">
    <w:abstractNumId w:val="21"/>
  </w:num>
  <w:num w:numId="31" w16cid:durableId="538470453">
    <w:abstractNumId w:val="18"/>
  </w:num>
  <w:num w:numId="32" w16cid:durableId="1553882965">
    <w:abstractNumId w:val="1"/>
  </w:num>
  <w:num w:numId="33" w16cid:durableId="1376199432">
    <w:abstractNumId w:val="32"/>
  </w:num>
  <w:num w:numId="34" w16cid:durableId="1374696394">
    <w:abstractNumId w:val="44"/>
  </w:num>
  <w:num w:numId="35" w16cid:durableId="890069180">
    <w:abstractNumId w:val="36"/>
  </w:num>
  <w:num w:numId="36" w16cid:durableId="1330065305">
    <w:abstractNumId w:val="26"/>
  </w:num>
  <w:num w:numId="37" w16cid:durableId="1072894296">
    <w:abstractNumId w:val="27"/>
  </w:num>
  <w:num w:numId="38" w16cid:durableId="1567914721">
    <w:abstractNumId w:val="39"/>
  </w:num>
  <w:num w:numId="39" w16cid:durableId="1901869178">
    <w:abstractNumId w:val="33"/>
  </w:num>
  <w:num w:numId="40" w16cid:durableId="2089879967">
    <w:abstractNumId w:val="25"/>
  </w:num>
  <w:num w:numId="41" w16cid:durableId="2085487499">
    <w:abstractNumId w:val="9"/>
  </w:num>
  <w:num w:numId="42" w16cid:durableId="2131626637">
    <w:abstractNumId w:val="40"/>
  </w:num>
  <w:num w:numId="43" w16cid:durableId="531920035">
    <w:abstractNumId w:val="38"/>
  </w:num>
  <w:num w:numId="44" w16cid:durableId="1119256392">
    <w:abstractNumId w:val="22"/>
  </w:num>
  <w:num w:numId="45" w16cid:durableId="742721499">
    <w:abstractNumId w:val="5"/>
  </w:num>
  <w:num w:numId="46" w16cid:durableId="1656715129">
    <w:abstractNumId w:val="8"/>
  </w:num>
  <w:num w:numId="47" w16cid:durableId="403064952">
    <w:abstractNumId w:val="30"/>
  </w:num>
  <w:num w:numId="48" w16cid:durableId="1736196784">
    <w:abstractNumId w:val="15"/>
  </w:num>
  <w:num w:numId="49" w16cid:durableId="1963918905">
    <w:abstractNumId w:val="4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DCF"/>
    <w:rsid w:val="00027010"/>
    <w:rsid w:val="00027076"/>
    <w:rsid w:val="00040AAE"/>
    <w:rsid w:val="00042DFA"/>
    <w:rsid w:val="00045A41"/>
    <w:rsid w:val="0004646B"/>
    <w:rsid w:val="00060565"/>
    <w:rsid w:val="00061F20"/>
    <w:rsid w:val="00065119"/>
    <w:rsid w:val="00067095"/>
    <w:rsid w:val="0007463F"/>
    <w:rsid w:val="000752A2"/>
    <w:rsid w:val="00080D83"/>
    <w:rsid w:val="000835A6"/>
    <w:rsid w:val="0008587F"/>
    <w:rsid w:val="00091DDF"/>
    <w:rsid w:val="000A4A10"/>
    <w:rsid w:val="000A4FE7"/>
    <w:rsid w:val="000A59C6"/>
    <w:rsid w:val="000A6A4F"/>
    <w:rsid w:val="000C1C76"/>
    <w:rsid w:val="000D283E"/>
    <w:rsid w:val="000E1A44"/>
    <w:rsid w:val="000F316D"/>
    <w:rsid w:val="000F622C"/>
    <w:rsid w:val="000F6DB1"/>
    <w:rsid w:val="000F71C3"/>
    <w:rsid w:val="00100DBB"/>
    <w:rsid w:val="0010307B"/>
    <w:rsid w:val="0010493F"/>
    <w:rsid w:val="0011430E"/>
    <w:rsid w:val="00124D4A"/>
    <w:rsid w:val="0012571C"/>
    <w:rsid w:val="00130B23"/>
    <w:rsid w:val="001351D3"/>
    <w:rsid w:val="001355F3"/>
    <w:rsid w:val="001416FD"/>
    <w:rsid w:val="00143BCB"/>
    <w:rsid w:val="00145D53"/>
    <w:rsid w:val="00147357"/>
    <w:rsid w:val="00162665"/>
    <w:rsid w:val="001675A5"/>
    <w:rsid w:val="0017166C"/>
    <w:rsid w:val="00186343"/>
    <w:rsid w:val="00191A16"/>
    <w:rsid w:val="00192342"/>
    <w:rsid w:val="001A49AF"/>
    <w:rsid w:val="001A7073"/>
    <w:rsid w:val="001B210F"/>
    <w:rsid w:val="001B5833"/>
    <w:rsid w:val="001C49CB"/>
    <w:rsid w:val="001D1DCE"/>
    <w:rsid w:val="001F4BA8"/>
    <w:rsid w:val="001F6A0C"/>
    <w:rsid w:val="00215973"/>
    <w:rsid w:val="00215E41"/>
    <w:rsid w:val="00230E1A"/>
    <w:rsid w:val="00241C1F"/>
    <w:rsid w:val="00241FC6"/>
    <w:rsid w:val="002425AE"/>
    <w:rsid w:val="00250EB0"/>
    <w:rsid w:val="00256820"/>
    <w:rsid w:val="00262905"/>
    <w:rsid w:val="00263B6C"/>
    <w:rsid w:val="00273A85"/>
    <w:rsid w:val="002812F3"/>
    <w:rsid w:val="00282120"/>
    <w:rsid w:val="00283A32"/>
    <w:rsid w:val="002944A9"/>
    <w:rsid w:val="002A08B9"/>
    <w:rsid w:val="002A227E"/>
    <w:rsid w:val="002A36A3"/>
    <w:rsid w:val="002B10E9"/>
    <w:rsid w:val="002B3B45"/>
    <w:rsid w:val="002C1393"/>
    <w:rsid w:val="002C3B63"/>
    <w:rsid w:val="002C6347"/>
    <w:rsid w:val="002C65C1"/>
    <w:rsid w:val="002D4041"/>
    <w:rsid w:val="002D724A"/>
    <w:rsid w:val="002F1069"/>
    <w:rsid w:val="002F21CA"/>
    <w:rsid w:val="002F232F"/>
    <w:rsid w:val="002F7ABE"/>
    <w:rsid w:val="00310234"/>
    <w:rsid w:val="0031089F"/>
    <w:rsid w:val="00320AAC"/>
    <w:rsid w:val="00325198"/>
    <w:rsid w:val="00345009"/>
    <w:rsid w:val="00345951"/>
    <w:rsid w:val="00346A38"/>
    <w:rsid w:val="00351AFF"/>
    <w:rsid w:val="00351E85"/>
    <w:rsid w:val="0035482A"/>
    <w:rsid w:val="003619F2"/>
    <w:rsid w:val="00365820"/>
    <w:rsid w:val="00366B16"/>
    <w:rsid w:val="0037054D"/>
    <w:rsid w:val="00371585"/>
    <w:rsid w:val="003721D3"/>
    <w:rsid w:val="0037346C"/>
    <w:rsid w:val="003803D4"/>
    <w:rsid w:val="0038106B"/>
    <w:rsid w:val="003A0BC9"/>
    <w:rsid w:val="003A2D2F"/>
    <w:rsid w:val="003C166B"/>
    <w:rsid w:val="003C554F"/>
    <w:rsid w:val="003D3304"/>
    <w:rsid w:val="003D4EB6"/>
    <w:rsid w:val="003E40CD"/>
    <w:rsid w:val="003F1D1C"/>
    <w:rsid w:val="003F29B7"/>
    <w:rsid w:val="003F4FE1"/>
    <w:rsid w:val="0040149C"/>
    <w:rsid w:val="00407DBC"/>
    <w:rsid w:val="00411770"/>
    <w:rsid w:val="00413090"/>
    <w:rsid w:val="00414478"/>
    <w:rsid w:val="00427E94"/>
    <w:rsid w:val="004316C5"/>
    <w:rsid w:val="00431905"/>
    <w:rsid w:val="00436DDD"/>
    <w:rsid w:val="00445D90"/>
    <w:rsid w:val="0044707A"/>
    <w:rsid w:val="0045566B"/>
    <w:rsid w:val="00462574"/>
    <w:rsid w:val="004659FF"/>
    <w:rsid w:val="00471D11"/>
    <w:rsid w:val="004861BD"/>
    <w:rsid w:val="0049021D"/>
    <w:rsid w:val="00492BD3"/>
    <w:rsid w:val="004A0E19"/>
    <w:rsid w:val="004A312B"/>
    <w:rsid w:val="004B11CA"/>
    <w:rsid w:val="004B70BD"/>
    <w:rsid w:val="004D7425"/>
    <w:rsid w:val="004E0C8C"/>
    <w:rsid w:val="00507828"/>
    <w:rsid w:val="00511082"/>
    <w:rsid w:val="005137C6"/>
    <w:rsid w:val="00513D61"/>
    <w:rsid w:val="005162E0"/>
    <w:rsid w:val="0052111D"/>
    <w:rsid w:val="00526775"/>
    <w:rsid w:val="00537F26"/>
    <w:rsid w:val="00545487"/>
    <w:rsid w:val="00550CFC"/>
    <w:rsid w:val="00553B59"/>
    <w:rsid w:val="00553F98"/>
    <w:rsid w:val="0055472F"/>
    <w:rsid w:val="00554A20"/>
    <w:rsid w:val="005631D3"/>
    <w:rsid w:val="005760A9"/>
    <w:rsid w:val="00576C4E"/>
    <w:rsid w:val="00583B00"/>
    <w:rsid w:val="005917F4"/>
    <w:rsid w:val="00591B67"/>
    <w:rsid w:val="00594464"/>
    <w:rsid w:val="005A0BC7"/>
    <w:rsid w:val="005A3A93"/>
    <w:rsid w:val="005A422B"/>
    <w:rsid w:val="005A7679"/>
    <w:rsid w:val="005B3FFB"/>
    <w:rsid w:val="005B4732"/>
    <w:rsid w:val="005D3494"/>
    <w:rsid w:val="005F260F"/>
    <w:rsid w:val="005F61CA"/>
    <w:rsid w:val="005F77A6"/>
    <w:rsid w:val="00601CE2"/>
    <w:rsid w:val="00602BA4"/>
    <w:rsid w:val="006076BE"/>
    <w:rsid w:val="00611F2D"/>
    <w:rsid w:val="0062059C"/>
    <w:rsid w:val="00621135"/>
    <w:rsid w:val="00621F12"/>
    <w:rsid w:val="00622781"/>
    <w:rsid w:val="00632D9B"/>
    <w:rsid w:val="00640BFF"/>
    <w:rsid w:val="006414E5"/>
    <w:rsid w:val="00643AA9"/>
    <w:rsid w:val="006440AD"/>
    <w:rsid w:val="00646289"/>
    <w:rsid w:val="00657332"/>
    <w:rsid w:val="00662FBA"/>
    <w:rsid w:val="00667105"/>
    <w:rsid w:val="00671EAF"/>
    <w:rsid w:val="006721FB"/>
    <w:rsid w:val="00680074"/>
    <w:rsid w:val="00686C57"/>
    <w:rsid w:val="0069621B"/>
    <w:rsid w:val="006A15C9"/>
    <w:rsid w:val="006A1705"/>
    <w:rsid w:val="006A1B3E"/>
    <w:rsid w:val="006A4D8A"/>
    <w:rsid w:val="006C4B1C"/>
    <w:rsid w:val="006D163C"/>
    <w:rsid w:val="006D4926"/>
    <w:rsid w:val="006F209E"/>
    <w:rsid w:val="00701D78"/>
    <w:rsid w:val="0070308B"/>
    <w:rsid w:val="00705DA3"/>
    <w:rsid w:val="00712625"/>
    <w:rsid w:val="007218EE"/>
    <w:rsid w:val="007248AD"/>
    <w:rsid w:val="00727F94"/>
    <w:rsid w:val="007337EB"/>
    <w:rsid w:val="007375BA"/>
    <w:rsid w:val="00742943"/>
    <w:rsid w:val="00745D18"/>
    <w:rsid w:val="00760D83"/>
    <w:rsid w:val="00764479"/>
    <w:rsid w:val="00764D8D"/>
    <w:rsid w:val="007705C0"/>
    <w:rsid w:val="00772D71"/>
    <w:rsid w:val="007742AF"/>
    <w:rsid w:val="00776530"/>
    <w:rsid w:val="007874DB"/>
    <w:rsid w:val="0079100F"/>
    <w:rsid w:val="00791E8E"/>
    <w:rsid w:val="007A0109"/>
    <w:rsid w:val="007A1308"/>
    <w:rsid w:val="007B0F61"/>
    <w:rsid w:val="007B216B"/>
    <w:rsid w:val="007B2500"/>
    <w:rsid w:val="007B67D2"/>
    <w:rsid w:val="007B719A"/>
    <w:rsid w:val="007C1272"/>
    <w:rsid w:val="007C48FD"/>
    <w:rsid w:val="007C53AF"/>
    <w:rsid w:val="007C6329"/>
    <w:rsid w:val="007C7D5B"/>
    <w:rsid w:val="007D29D5"/>
    <w:rsid w:val="007D52DF"/>
    <w:rsid w:val="007D61D6"/>
    <w:rsid w:val="007D6C6B"/>
    <w:rsid w:val="007E1B19"/>
    <w:rsid w:val="007E42DC"/>
    <w:rsid w:val="007F3623"/>
    <w:rsid w:val="007F5038"/>
    <w:rsid w:val="007F6531"/>
    <w:rsid w:val="008028CA"/>
    <w:rsid w:val="00806E39"/>
    <w:rsid w:val="00810B51"/>
    <w:rsid w:val="00827311"/>
    <w:rsid w:val="00827C9A"/>
    <w:rsid w:val="00834BB4"/>
    <w:rsid w:val="00835187"/>
    <w:rsid w:val="0083530F"/>
    <w:rsid w:val="008447AB"/>
    <w:rsid w:val="008447B9"/>
    <w:rsid w:val="0084525F"/>
    <w:rsid w:val="00851D95"/>
    <w:rsid w:val="00856E3A"/>
    <w:rsid w:val="00857A09"/>
    <w:rsid w:val="00864A04"/>
    <w:rsid w:val="00867EAB"/>
    <w:rsid w:val="00870D42"/>
    <w:rsid w:val="00882A41"/>
    <w:rsid w:val="00883773"/>
    <w:rsid w:val="008837F9"/>
    <w:rsid w:val="008839E0"/>
    <w:rsid w:val="008859F1"/>
    <w:rsid w:val="008945D9"/>
    <w:rsid w:val="008B15BD"/>
    <w:rsid w:val="008B1C47"/>
    <w:rsid w:val="008B396F"/>
    <w:rsid w:val="008B7977"/>
    <w:rsid w:val="008B7F54"/>
    <w:rsid w:val="008C0680"/>
    <w:rsid w:val="008C139A"/>
    <w:rsid w:val="008E5768"/>
    <w:rsid w:val="008E6C1C"/>
    <w:rsid w:val="008E72C5"/>
    <w:rsid w:val="008F338E"/>
    <w:rsid w:val="00924E9A"/>
    <w:rsid w:val="00926E4B"/>
    <w:rsid w:val="0093039A"/>
    <w:rsid w:val="0093665F"/>
    <w:rsid w:val="00937092"/>
    <w:rsid w:val="00955138"/>
    <w:rsid w:val="00956571"/>
    <w:rsid w:val="009626E1"/>
    <w:rsid w:val="0096403E"/>
    <w:rsid w:val="0096429A"/>
    <w:rsid w:val="00972EC4"/>
    <w:rsid w:val="009736C5"/>
    <w:rsid w:val="009925CA"/>
    <w:rsid w:val="00994C61"/>
    <w:rsid w:val="00997554"/>
    <w:rsid w:val="009A78B1"/>
    <w:rsid w:val="009B11F4"/>
    <w:rsid w:val="009B1535"/>
    <w:rsid w:val="009B2569"/>
    <w:rsid w:val="009B2D73"/>
    <w:rsid w:val="009B5686"/>
    <w:rsid w:val="009C397F"/>
    <w:rsid w:val="009C6DC7"/>
    <w:rsid w:val="009D2CE2"/>
    <w:rsid w:val="009D47D0"/>
    <w:rsid w:val="009D71C1"/>
    <w:rsid w:val="009F2AB3"/>
    <w:rsid w:val="009F2CF0"/>
    <w:rsid w:val="00A007D8"/>
    <w:rsid w:val="00A04690"/>
    <w:rsid w:val="00A04817"/>
    <w:rsid w:val="00A11AA4"/>
    <w:rsid w:val="00A137B2"/>
    <w:rsid w:val="00A162A4"/>
    <w:rsid w:val="00A17789"/>
    <w:rsid w:val="00A36526"/>
    <w:rsid w:val="00A40DD3"/>
    <w:rsid w:val="00A60E5D"/>
    <w:rsid w:val="00A66669"/>
    <w:rsid w:val="00A72757"/>
    <w:rsid w:val="00A8100F"/>
    <w:rsid w:val="00A8311B"/>
    <w:rsid w:val="00AA087A"/>
    <w:rsid w:val="00AA12EA"/>
    <w:rsid w:val="00AA22A1"/>
    <w:rsid w:val="00AA4360"/>
    <w:rsid w:val="00AA4507"/>
    <w:rsid w:val="00AA4F42"/>
    <w:rsid w:val="00AB7E58"/>
    <w:rsid w:val="00AC3570"/>
    <w:rsid w:val="00AC6118"/>
    <w:rsid w:val="00AD036A"/>
    <w:rsid w:val="00AD6407"/>
    <w:rsid w:val="00AD7858"/>
    <w:rsid w:val="00AF164E"/>
    <w:rsid w:val="00AF239F"/>
    <w:rsid w:val="00AF6134"/>
    <w:rsid w:val="00AF71C6"/>
    <w:rsid w:val="00B01F08"/>
    <w:rsid w:val="00B02DCF"/>
    <w:rsid w:val="00B159D3"/>
    <w:rsid w:val="00B16E8F"/>
    <w:rsid w:val="00B17F56"/>
    <w:rsid w:val="00B21968"/>
    <w:rsid w:val="00B30401"/>
    <w:rsid w:val="00B34457"/>
    <w:rsid w:val="00B41F94"/>
    <w:rsid w:val="00B43A72"/>
    <w:rsid w:val="00B57AF6"/>
    <w:rsid w:val="00B6523C"/>
    <w:rsid w:val="00B6637D"/>
    <w:rsid w:val="00B73A7E"/>
    <w:rsid w:val="00B74F41"/>
    <w:rsid w:val="00B75649"/>
    <w:rsid w:val="00B90E1D"/>
    <w:rsid w:val="00BA10F0"/>
    <w:rsid w:val="00BA34CE"/>
    <w:rsid w:val="00BA5D37"/>
    <w:rsid w:val="00BB5FD5"/>
    <w:rsid w:val="00BB6329"/>
    <w:rsid w:val="00BB76D0"/>
    <w:rsid w:val="00BC1557"/>
    <w:rsid w:val="00BC363C"/>
    <w:rsid w:val="00BC75CE"/>
    <w:rsid w:val="00BD6998"/>
    <w:rsid w:val="00BE0BDF"/>
    <w:rsid w:val="00BE0E30"/>
    <w:rsid w:val="00BE2213"/>
    <w:rsid w:val="00BE3A5C"/>
    <w:rsid w:val="00BF00AD"/>
    <w:rsid w:val="00BF32F0"/>
    <w:rsid w:val="00BF7CAB"/>
    <w:rsid w:val="00C01DCD"/>
    <w:rsid w:val="00C0372C"/>
    <w:rsid w:val="00C04CBB"/>
    <w:rsid w:val="00C11C70"/>
    <w:rsid w:val="00C13DA5"/>
    <w:rsid w:val="00C172FA"/>
    <w:rsid w:val="00C31C29"/>
    <w:rsid w:val="00C43D18"/>
    <w:rsid w:val="00C62C24"/>
    <w:rsid w:val="00C6300B"/>
    <w:rsid w:val="00C635B6"/>
    <w:rsid w:val="00C66CA2"/>
    <w:rsid w:val="00C74E3B"/>
    <w:rsid w:val="00C81EF7"/>
    <w:rsid w:val="00C87166"/>
    <w:rsid w:val="00C87D88"/>
    <w:rsid w:val="00C94DCC"/>
    <w:rsid w:val="00C961C6"/>
    <w:rsid w:val="00CA20F9"/>
    <w:rsid w:val="00CA2545"/>
    <w:rsid w:val="00CA74DA"/>
    <w:rsid w:val="00CB3B5E"/>
    <w:rsid w:val="00CB4718"/>
    <w:rsid w:val="00CB5DE1"/>
    <w:rsid w:val="00CB7485"/>
    <w:rsid w:val="00CC263D"/>
    <w:rsid w:val="00CC4683"/>
    <w:rsid w:val="00CD488B"/>
    <w:rsid w:val="00CE005B"/>
    <w:rsid w:val="00CF1A4A"/>
    <w:rsid w:val="00CF7399"/>
    <w:rsid w:val="00D007A8"/>
    <w:rsid w:val="00D02E26"/>
    <w:rsid w:val="00D0361A"/>
    <w:rsid w:val="00D03979"/>
    <w:rsid w:val="00D22717"/>
    <w:rsid w:val="00D2763B"/>
    <w:rsid w:val="00D309AA"/>
    <w:rsid w:val="00D30ADD"/>
    <w:rsid w:val="00D352E2"/>
    <w:rsid w:val="00D3628E"/>
    <w:rsid w:val="00D40D00"/>
    <w:rsid w:val="00D43A0D"/>
    <w:rsid w:val="00D45C3A"/>
    <w:rsid w:val="00D45D69"/>
    <w:rsid w:val="00D46867"/>
    <w:rsid w:val="00D526F3"/>
    <w:rsid w:val="00D5447A"/>
    <w:rsid w:val="00D5459E"/>
    <w:rsid w:val="00D55E86"/>
    <w:rsid w:val="00D65B8A"/>
    <w:rsid w:val="00D740C9"/>
    <w:rsid w:val="00D86EEC"/>
    <w:rsid w:val="00D87754"/>
    <w:rsid w:val="00D92A75"/>
    <w:rsid w:val="00DB1ABE"/>
    <w:rsid w:val="00DC2D4E"/>
    <w:rsid w:val="00DC3927"/>
    <w:rsid w:val="00DC733E"/>
    <w:rsid w:val="00DD30F5"/>
    <w:rsid w:val="00DD5536"/>
    <w:rsid w:val="00DE1523"/>
    <w:rsid w:val="00DE1BAC"/>
    <w:rsid w:val="00DE2471"/>
    <w:rsid w:val="00DE35BE"/>
    <w:rsid w:val="00DF57BE"/>
    <w:rsid w:val="00DF78C2"/>
    <w:rsid w:val="00E06500"/>
    <w:rsid w:val="00E12353"/>
    <w:rsid w:val="00E12AAB"/>
    <w:rsid w:val="00E131C7"/>
    <w:rsid w:val="00E174A6"/>
    <w:rsid w:val="00E27B3C"/>
    <w:rsid w:val="00E5406B"/>
    <w:rsid w:val="00E56105"/>
    <w:rsid w:val="00E57060"/>
    <w:rsid w:val="00E62325"/>
    <w:rsid w:val="00E7533B"/>
    <w:rsid w:val="00E84F05"/>
    <w:rsid w:val="00E855B6"/>
    <w:rsid w:val="00E87616"/>
    <w:rsid w:val="00E91A1E"/>
    <w:rsid w:val="00E92047"/>
    <w:rsid w:val="00EA1658"/>
    <w:rsid w:val="00EA5285"/>
    <w:rsid w:val="00EA5C16"/>
    <w:rsid w:val="00EB51E3"/>
    <w:rsid w:val="00EC1B70"/>
    <w:rsid w:val="00EC2AD9"/>
    <w:rsid w:val="00ED1EF1"/>
    <w:rsid w:val="00ED35AF"/>
    <w:rsid w:val="00ED3C99"/>
    <w:rsid w:val="00EF000D"/>
    <w:rsid w:val="00EF72AE"/>
    <w:rsid w:val="00F00B55"/>
    <w:rsid w:val="00F0187D"/>
    <w:rsid w:val="00F040D0"/>
    <w:rsid w:val="00F04131"/>
    <w:rsid w:val="00F041EE"/>
    <w:rsid w:val="00F1653C"/>
    <w:rsid w:val="00F175EC"/>
    <w:rsid w:val="00F228A5"/>
    <w:rsid w:val="00F22F05"/>
    <w:rsid w:val="00F236A7"/>
    <w:rsid w:val="00F23CE4"/>
    <w:rsid w:val="00F30824"/>
    <w:rsid w:val="00F327DE"/>
    <w:rsid w:val="00F36EA0"/>
    <w:rsid w:val="00F37775"/>
    <w:rsid w:val="00F409A2"/>
    <w:rsid w:val="00F463A9"/>
    <w:rsid w:val="00F46522"/>
    <w:rsid w:val="00F473E4"/>
    <w:rsid w:val="00F50CE1"/>
    <w:rsid w:val="00F545A3"/>
    <w:rsid w:val="00F6064A"/>
    <w:rsid w:val="00F626A1"/>
    <w:rsid w:val="00F62D18"/>
    <w:rsid w:val="00F8573B"/>
    <w:rsid w:val="00F9032E"/>
    <w:rsid w:val="00F90451"/>
    <w:rsid w:val="00F936C0"/>
    <w:rsid w:val="00F95F09"/>
    <w:rsid w:val="00FA291F"/>
    <w:rsid w:val="00FA2A74"/>
    <w:rsid w:val="00FB1406"/>
    <w:rsid w:val="00FB5706"/>
    <w:rsid w:val="00FB77A3"/>
    <w:rsid w:val="00FE79B8"/>
    <w:rsid w:val="00FE7F72"/>
    <w:rsid w:val="00FF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5CCDD863"/>
  <w15:docId w15:val="{0928A7E8-194F-4F3F-8B05-2D1D1C5D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E1523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F31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Akapitzlist">
    <w:name w:val="List Paragraph"/>
    <w:aliases w:val="normalny tekst,L1,Numerowanie,Wypunktowanie,Numeracja załączników"/>
    <w:basedOn w:val="Normalny"/>
    <w:link w:val="AkapitzlistZnak"/>
    <w:uiPriority w:val="34"/>
    <w:qFormat/>
    <w:rsid w:val="00230E1A"/>
    <w:pPr>
      <w:ind w:left="720"/>
      <w:contextualSpacing/>
    </w:pPr>
  </w:style>
  <w:style w:type="numbering" w:customStyle="1" w:styleId="WWNum23">
    <w:name w:val="WWNum23"/>
    <w:basedOn w:val="Bezlisty"/>
    <w:rsid w:val="00A8100F"/>
    <w:pPr>
      <w:numPr>
        <w:numId w:val="1"/>
      </w:numPr>
    </w:pPr>
  </w:style>
  <w:style w:type="numbering" w:customStyle="1" w:styleId="WWNum24">
    <w:name w:val="WWNum24"/>
    <w:basedOn w:val="Bezlisty"/>
    <w:rsid w:val="00A8100F"/>
    <w:pPr>
      <w:numPr>
        <w:numId w:val="2"/>
      </w:numPr>
    </w:pPr>
  </w:style>
  <w:style w:type="numbering" w:customStyle="1" w:styleId="WWNum31">
    <w:name w:val="WWNum31"/>
    <w:basedOn w:val="Bezlisty"/>
    <w:rsid w:val="00A8100F"/>
    <w:pPr>
      <w:numPr>
        <w:numId w:val="3"/>
      </w:numPr>
    </w:pPr>
  </w:style>
  <w:style w:type="character" w:styleId="Hipercze">
    <w:name w:val="Hyperlink"/>
    <w:basedOn w:val="Domylnaczcionkaakapitu"/>
    <w:uiPriority w:val="99"/>
    <w:unhideWhenUsed/>
    <w:rsid w:val="00A8100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8100F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L1 Znak,Numerowanie Znak,Wypunktowanie Znak,Numeracja załączników Znak"/>
    <w:link w:val="Akapitzlist"/>
    <w:uiPriority w:val="34"/>
    <w:qFormat/>
    <w:locked/>
    <w:rsid w:val="00AA4507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7705C0"/>
    <w:rPr>
      <w:rFonts w:ascii="Arial" w:hAnsi="Arial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0F316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4A0E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6076B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60" w:line="240" w:lineRule="atLeast"/>
      <w:ind w:firstLine="340"/>
      <w:jc w:val="both"/>
    </w:pPr>
    <w:rPr>
      <w:rFonts w:ascii="Univers-PL" w:hAnsi="Univers-PL" w:cs="Univers-PL"/>
      <w:sz w:val="19"/>
      <w:szCs w:val="19"/>
    </w:rPr>
  </w:style>
  <w:style w:type="character" w:customStyle="1" w:styleId="TekstpodstawowyZnak">
    <w:name w:val="Tekst podstawowy Znak"/>
    <w:basedOn w:val="Domylnaczcionkaakapitu"/>
    <w:link w:val="Tekstpodstawowy"/>
    <w:rsid w:val="006076BE"/>
    <w:rPr>
      <w:rFonts w:ascii="Univers-PL" w:hAnsi="Univers-PL" w:cs="Univers-PL"/>
      <w:sz w:val="19"/>
      <w:szCs w:val="19"/>
    </w:rPr>
  </w:style>
  <w:style w:type="paragraph" w:customStyle="1" w:styleId="Styl">
    <w:name w:val="Styl"/>
    <w:rsid w:val="006076BE"/>
    <w:pPr>
      <w:widowControl w:val="0"/>
      <w:autoSpaceDE w:val="0"/>
      <w:autoSpaceDN w:val="0"/>
      <w:adjustRightInd w:val="0"/>
      <w:ind w:left="357" w:hanging="357"/>
      <w:jc w:val="both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5A7679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4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wiat@kartuskipowiat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iochk\Downloads\listownik-mono-Pomorskie-FE-UMWP-UE-EFS-RPO2014-2020-2015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468D8-E669-4BDF-8597-1C1FA67D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 (1)</Template>
  <TotalTime>1</TotalTime>
  <Pages>8</Pages>
  <Words>2324</Words>
  <Characters>13948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piochk</dc:creator>
  <cp:lastModifiedBy>kuleszaa</cp:lastModifiedBy>
  <cp:revision>2</cp:revision>
  <cp:lastPrinted>2025-03-28T07:55:00Z</cp:lastPrinted>
  <dcterms:created xsi:type="dcterms:W3CDTF">2026-03-10T10:14:00Z</dcterms:created>
  <dcterms:modified xsi:type="dcterms:W3CDTF">2026-03-10T10:14:00Z</dcterms:modified>
</cp:coreProperties>
</file>